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535647">
        <w:rPr>
          <w:rStyle w:val="af7"/>
          <w:rFonts w:ascii="Arial" w:eastAsiaTheme="minorEastAsia" w:hAnsi="Arial" w:cs="Arial" w:hint="eastAsia"/>
          <w:b/>
        </w:rPr>
        <w:t>7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535647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</w:t>
      </w:r>
      <w:r w:rsidR="00506EA5">
        <w:rPr>
          <w:rStyle w:val="af7"/>
          <w:rFonts w:ascii="Arial" w:eastAsiaTheme="minorEastAsia" w:hAnsi="Arial" w:cs="Arial" w:hint="eastAsia"/>
          <w:b/>
        </w:rPr>
        <w:t>20141</w:t>
      </w:r>
    </w:p>
    <w:p w:rsidR="00BA3814" w:rsidRDefault="00535647" w:rsidP="00120588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Dallas</w:t>
      </w:r>
      <w:r w:rsidR="001C568A" w:rsidRPr="00A73E2D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USA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November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 w:rsidR="00CA34E6">
        <w:rPr>
          <w:rStyle w:val="af7"/>
          <w:rFonts w:ascii="Arial" w:eastAsiaTheme="minorEastAsia" w:hAnsi="Arial" w:cs="Arial" w:hint="eastAsia"/>
          <w:b/>
        </w:rPr>
        <w:t>1</w:t>
      </w:r>
      <w:r>
        <w:rPr>
          <w:rStyle w:val="af7"/>
          <w:rFonts w:ascii="Arial" w:eastAsiaTheme="minorEastAsia" w:hAnsi="Arial" w:cs="Arial" w:hint="eastAsia"/>
          <w:b/>
        </w:rPr>
        <w:t>7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 w:rsidR="00CA34E6">
        <w:rPr>
          <w:rStyle w:val="af7"/>
          <w:rFonts w:ascii="Arial" w:eastAsiaTheme="minorEastAsia" w:hAnsi="Arial" w:cs="Arial" w:hint="eastAsia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November</w:t>
      </w:r>
      <w:r w:rsidR="00CA34E6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</w:t>
      </w:r>
      <w:r w:rsidR="00CA34E6">
        <w:rPr>
          <w:rStyle w:val="af7"/>
          <w:rFonts w:ascii="Arial" w:eastAsiaTheme="minorEastAsia" w:hAnsi="Arial" w:cs="Arial" w:hint="eastAsia"/>
          <w:b/>
        </w:rPr>
        <w:t>1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st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965FFB" w:rsidRPr="00965FFB">
        <w:rPr>
          <w:rStyle w:val="af7"/>
          <w:rFonts w:ascii="Arial" w:eastAsiaTheme="minorEastAsia" w:hAnsi="Arial" w:cs="Arial"/>
        </w:rPr>
        <w:t>Discussion on performance requirements of FR2-1 L3 measurement delay reduction by reducing Rx BSF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C5A4D">
        <w:rPr>
          <w:rStyle w:val="af7"/>
          <w:rFonts w:ascii="Arial" w:eastAsiaTheme="minorEastAsia" w:hAnsi="Arial" w:cs="Arial" w:hint="eastAsia"/>
        </w:rPr>
        <w:t>6</w:t>
      </w:r>
      <w:r w:rsidR="00783B5D">
        <w:rPr>
          <w:rStyle w:val="af7"/>
          <w:rFonts w:ascii="Arial" w:eastAsiaTheme="minorEastAsia" w:hAnsi="Arial" w:cs="Arial" w:hint="eastAsia"/>
        </w:rPr>
        <w:t>.1</w:t>
      </w:r>
      <w:r w:rsidR="00BC5A4D">
        <w:rPr>
          <w:rStyle w:val="af7"/>
          <w:rFonts w:ascii="Arial" w:eastAsiaTheme="minorEastAsia" w:hAnsi="Arial" w:cs="Arial" w:hint="eastAsia"/>
        </w:rPr>
        <w:t>0.2</w:t>
      </w:r>
      <w:r w:rsidR="00F60412" w:rsidRPr="00D25C5C">
        <w:rPr>
          <w:rStyle w:val="af7"/>
          <w:rFonts w:ascii="Arial" w:eastAsiaTheme="minorEastAsia" w:hAnsi="Arial" w:cs="Arial" w:hint="eastAsia"/>
        </w:rPr>
        <w:t>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5E3D0B">
        <w:rPr>
          <w:rFonts w:ascii="Tms Rmn" w:eastAsia="MS Mincho" w:hAnsi="Tms Rmn" w:hint="eastAsia"/>
          <w:sz w:val="32"/>
          <w:lang w:val="en-US"/>
        </w:rPr>
        <w:t>Introduction</w:t>
      </w:r>
    </w:p>
    <w:p w:rsidR="00DA6757" w:rsidRDefault="008F1A94" w:rsidP="00DA6757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last meeting</w:t>
      </w:r>
      <w:r w:rsidR="00BF257D" w:rsidRPr="002A2094">
        <w:rPr>
          <w:rFonts w:hint="eastAsia"/>
          <w:lang w:val="en-US" w:eastAsia="zh-CN"/>
        </w:rPr>
        <w:t xml:space="preserve">, </w:t>
      </w:r>
      <w:r w:rsidR="00DA6757">
        <w:rPr>
          <w:rFonts w:hint="eastAsia"/>
          <w:lang w:val="en-US" w:eastAsia="zh-CN"/>
        </w:rPr>
        <w:t>RAN4 discussed</w:t>
      </w:r>
      <w:r w:rsidR="00DA6757" w:rsidRPr="002A2094">
        <w:rPr>
          <w:rFonts w:hint="eastAsia"/>
          <w:lang w:val="en-US" w:eastAsia="zh-CN"/>
        </w:rPr>
        <w:t xml:space="preserve"> </w:t>
      </w:r>
      <w:r w:rsidR="00BF257D" w:rsidRPr="002A2094">
        <w:rPr>
          <w:rFonts w:hint="eastAsia"/>
          <w:lang w:val="en-US" w:eastAsia="zh-CN"/>
        </w:rPr>
        <w:t xml:space="preserve">the </w:t>
      </w:r>
      <w:r w:rsidR="00F71564">
        <w:rPr>
          <w:lang w:val="en-US" w:eastAsia="zh-CN"/>
        </w:rPr>
        <w:t>open</w:t>
      </w:r>
      <w:r w:rsidR="00F71564">
        <w:rPr>
          <w:rFonts w:hint="eastAsia"/>
          <w:lang w:val="en-US" w:eastAsia="zh-CN"/>
        </w:rPr>
        <w:t xml:space="preserve"> </w:t>
      </w:r>
      <w:r w:rsidR="00A848D7">
        <w:rPr>
          <w:rFonts w:hint="eastAsia"/>
          <w:lang w:val="en-US" w:eastAsia="zh-CN"/>
        </w:rPr>
        <w:t xml:space="preserve">issues on </w:t>
      </w:r>
      <w:r w:rsidR="00F71564">
        <w:rPr>
          <w:rFonts w:hint="eastAsia"/>
          <w:lang w:val="en-US" w:eastAsia="zh-CN"/>
        </w:rPr>
        <w:t xml:space="preserve">performance requirements of </w:t>
      </w:r>
      <w:r w:rsidR="00BF257D" w:rsidRPr="002A2094">
        <w:rPr>
          <w:rFonts w:hint="eastAsia"/>
          <w:lang w:val="en-US" w:eastAsia="zh-CN"/>
        </w:rPr>
        <w:t xml:space="preserve">FR2-1 SSB based measurement delay reduction </w:t>
      </w:r>
      <w:r w:rsidR="00B71AF3">
        <w:rPr>
          <w:rFonts w:eastAsia="Yu Mincho"/>
          <w:lang w:val="en-US"/>
        </w:rPr>
        <w:t>by optimizing</w:t>
      </w:r>
      <w:r w:rsidR="00B71AF3">
        <w:rPr>
          <w:rFonts w:hint="eastAsia"/>
          <w:lang w:val="en-US" w:eastAsia="zh-CN"/>
        </w:rPr>
        <w:t xml:space="preserve"> Rx BSF</w:t>
      </w:r>
      <w:r w:rsidR="00BF257D" w:rsidRPr="002A2094">
        <w:rPr>
          <w:rFonts w:hint="eastAsia"/>
          <w:lang w:val="en-US" w:eastAsia="zh-CN"/>
        </w:rPr>
        <w:t xml:space="preserve">. </w:t>
      </w:r>
      <w:r w:rsidR="00F81209">
        <w:rPr>
          <w:lang w:val="en-US" w:eastAsia="zh-CN"/>
        </w:rPr>
        <w:t>T</w:t>
      </w:r>
      <w:r w:rsidR="00F81209">
        <w:rPr>
          <w:rFonts w:hint="eastAsia"/>
          <w:lang w:val="en-US" w:eastAsia="zh-CN"/>
        </w:rPr>
        <w:t xml:space="preserve">he </w:t>
      </w:r>
      <w:r w:rsidR="00DA6757">
        <w:rPr>
          <w:rFonts w:hint="eastAsia"/>
          <w:lang w:val="en-US" w:eastAsia="zh-CN"/>
        </w:rPr>
        <w:t>agreements</w:t>
      </w:r>
      <w:r w:rsidR="00F81209">
        <w:rPr>
          <w:rFonts w:hint="eastAsia"/>
          <w:lang w:val="en-US" w:eastAsia="zh-CN"/>
        </w:rPr>
        <w:t xml:space="preserve"> were captured in the approved WF [</w:t>
      </w:r>
      <w:r w:rsidR="001A6C6E">
        <w:rPr>
          <w:rFonts w:hint="eastAsia"/>
          <w:lang w:val="en-US" w:eastAsia="zh-CN"/>
        </w:rPr>
        <w:t>1</w:t>
      </w:r>
      <w:r w:rsidR="00F81209">
        <w:rPr>
          <w:rFonts w:hint="eastAsia"/>
          <w:lang w:val="en-US" w:eastAsia="zh-CN"/>
        </w:rPr>
        <w:t xml:space="preserve">]. </w:t>
      </w:r>
    </w:p>
    <w:p w:rsidR="00057446" w:rsidRPr="002A2094" w:rsidRDefault="00F00420" w:rsidP="00097B1A">
      <w:pPr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</w:t>
      </w:r>
      <w:r w:rsidR="00DA6757">
        <w:rPr>
          <w:rFonts w:hint="eastAsia"/>
          <w:lang w:val="en-US" w:eastAsia="zh-CN"/>
        </w:rPr>
        <w:t>contribution</w:t>
      </w:r>
      <w:r>
        <w:rPr>
          <w:rFonts w:hint="eastAsia"/>
          <w:lang w:val="en-US" w:eastAsia="zh-CN"/>
        </w:rPr>
        <w:t xml:space="preserve">, we </w:t>
      </w:r>
      <w:r w:rsidR="00DA6757">
        <w:rPr>
          <w:rFonts w:hint="eastAsia"/>
          <w:lang w:val="en-US" w:eastAsia="zh-CN"/>
        </w:rPr>
        <w:t>would like to</w:t>
      </w:r>
      <w:r w:rsidR="00EC1BD0">
        <w:rPr>
          <w:rFonts w:hint="eastAsia"/>
          <w:lang w:val="en-US" w:eastAsia="zh-CN"/>
        </w:rPr>
        <w:t xml:space="preserve"> discuss</w:t>
      </w:r>
      <w:r w:rsidR="00C6733E">
        <w:rPr>
          <w:rFonts w:hint="eastAsia"/>
          <w:lang w:val="en-US" w:eastAsia="zh-CN"/>
        </w:rPr>
        <w:t xml:space="preserve"> remaining </w:t>
      </w:r>
      <w:r w:rsidR="00DA6757">
        <w:rPr>
          <w:rFonts w:hint="eastAsia"/>
          <w:lang w:val="en-US" w:eastAsia="zh-CN"/>
        </w:rPr>
        <w:t>issues</w:t>
      </w:r>
      <w:r>
        <w:rPr>
          <w:rFonts w:hint="eastAsia"/>
          <w:lang w:val="en-US" w:eastAsia="zh-CN"/>
        </w:rPr>
        <w:t xml:space="preserve"> </w:t>
      </w:r>
      <w:r w:rsidR="00EC1BD0">
        <w:rPr>
          <w:rFonts w:hint="eastAsia"/>
          <w:lang w:val="en-US" w:eastAsia="zh-CN"/>
        </w:rPr>
        <w:t xml:space="preserve">and </w:t>
      </w:r>
      <w:r w:rsidR="00D90A10">
        <w:rPr>
          <w:rFonts w:hint="eastAsia"/>
          <w:lang w:val="en-US" w:eastAsia="zh-CN"/>
        </w:rPr>
        <w:t>present</w:t>
      </w:r>
      <w:r w:rsidR="00EC1BD0">
        <w:rPr>
          <w:rFonts w:hint="eastAsia"/>
          <w:lang w:val="en-US" w:eastAsia="zh-CN"/>
        </w:rPr>
        <w:t xml:space="preserve"> our views</w:t>
      </w:r>
      <w:r>
        <w:rPr>
          <w:rFonts w:hint="eastAsia"/>
          <w:lang w:val="en-US" w:eastAsia="zh-CN"/>
        </w:rPr>
        <w:t xml:space="preserve">. </w:t>
      </w:r>
      <w:bookmarkStart w:id="2" w:name="_GoBack"/>
      <w:bookmarkEnd w:id="2"/>
    </w:p>
    <w:p w:rsidR="001442B2" w:rsidRPr="005D14BF" w:rsidRDefault="00155B73" w:rsidP="005D14BF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7B4934" w:rsidRPr="007B4934" w:rsidRDefault="007B4934" w:rsidP="007B4934">
      <w:pPr>
        <w:rPr>
          <w:b/>
          <w:u w:val="single"/>
          <w:lang w:eastAsia="zh-CN"/>
        </w:rPr>
      </w:pPr>
      <w:r w:rsidRPr="007B4934">
        <w:rPr>
          <w:b/>
          <w:u w:val="single"/>
          <w:lang w:eastAsia="ko-KR"/>
        </w:rPr>
        <w:t xml:space="preserve">Issue 1: </w:t>
      </w:r>
      <w:r w:rsidR="009830DB" w:rsidRPr="009830DB">
        <w:rPr>
          <w:b/>
          <w:u w:val="single"/>
          <w:lang w:eastAsia="ko-KR"/>
        </w:rPr>
        <w:t>Whether to test FBS quitting</w:t>
      </w:r>
    </w:p>
    <w:p w:rsidR="00113953" w:rsidRPr="00FF0A62" w:rsidRDefault="00AD40FE" w:rsidP="00AD40FE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Proposals for whether to test FBS quitting were brought up in lasting meeting but no </w:t>
      </w:r>
      <w:r>
        <w:rPr>
          <w:lang w:val="en-US" w:eastAsia="zh-CN"/>
        </w:rPr>
        <w:t>agreement</w:t>
      </w:r>
      <w:r>
        <w:rPr>
          <w:rFonts w:hint="eastAsia"/>
          <w:lang w:val="en-US" w:eastAsia="zh-CN"/>
        </w:rPr>
        <w:t xml:space="preserve"> was achieved. In our understanding, whether UE is </w:t>
      </w:r>
      <w:r>
        <w:rPr>
          <w:lang w:val="en-US" w:eastAsia="zh-CN"/>
        </w:rPr>
        <w:t>still</w:t>
      </w:r>
      <w:r>
        <w:rPr>
          <w:rFonts w:hint="eastAsia"/>
          <w:lang w:val="en-US" w:eastAsia="zh-CN"/>
        </w:rPr>
        <w:t xml:space="preserve"> in FBS mode or quit</w:t>
      </w:r>
      <w:r w:rsidR="002B4CA6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from FBS </w:t>
      </w:r>
      <w:r w:rsidR="002B4CA6">
        <w:rPr>
          <w:rFonts w:hint="eastAsia"/>
          <w:lang w:val="en-US" w:eastAsia="zh-CN"/>
        </w:rPr>
        <w:t xml:space="preserve">mode </w:t>
      </w:r>
      <w:r>
        <w:rPr>
          <w:rFonts w:hint="eastAsia"/>
          <w:lang w:val="en-US" w:eastAsia="zh-CN"/>
        </w:rPr>
        <w:t xml:space="preserve">depends on UE implementation after 90 s since the </w:t>
      </w:r>
      <w:r>
        <w:rPr>
          <w:lang w:eastAsia="zh-CN"/>
        </w:rPr>
        <w:t>triggering conditions</w:t>
      </w:r>
      <w:r>
        <w:rPr>
          <w:rFonts w:hint="eastAsia"/>
          <w:lang w:eastAsia="zh-CN"/>
        </w:rPr>
        <w:t xml:space="preserve"> are met. </w:t>
      </w:r>
      <w:r w:rsidR="00FF0A62">
        <w:rPr>
          <w:rFonts w:hint="eastAsia"/>
          <w:lang w:eastAsia="zh-CN"/>
        </w:rPr>
        <w:t xml:space="preserve">Therefore we think it is okay not to test FBS quitting in the test. </w:t>
      </w:r>
    </w:p>
    <w:p w:rsidR="003D6628" w:rsidRPr="003D6628" w:rsidRDefault="0092080F" w:rsidP="008C3F85">
      <w:pPr>
        <w:spacing w:beforeLines="50" w:before="120" w:after="120"/>
        <w:jc w:val="both"/>
        <w:rPr>
          <w:b/>
          <w:lang w:eastAsia="zh-CN"/>
        </w:rPr>
      </w:pPr>
      <w:r w:rsidRPr="00D714B7">
        <w:rPr>
          <w:rFonts w:hint="eastAsia"/>
          <w:b/>
          <w:lang w:eastAsia="zh-CN"/>
        </w:rPr>
        <w:t xml:space="preserve">Proposal </w:t>
      </w:r>
      <w:r w:rsidR="009560F7" w:rsidRPr="00D714B7">
        <w:rPr>
          <w:rFonts w:hint="eastAsia"/>
          <w:b/>
          <w:lang w:eastAsia="zh-CN"/>
        </w:rPr>
        <w:t>1</w:t>
      </w:r>
      <w:r w:rsidRPr="00D714B7">
        <w:rPr>
          <w:rFonts w:hint="eastAsia"/>
          <w:b/>
          <w:lang w:eastAsia="zh-CN"/>
        </w:rPr>
        <w:t xml:space="preserve">: </w:t>
      </w:r>
      <w:r w:rsidR="00FF0A62">
        <w:rPr>
          <w:rFonts w:hint="eastAsia"/>
          <w:b/>
          <w:lang w:eastAsia="zh-CN"/>
        </w:rPr>
        <w:t xml:space="preserve">RAN4 not </w:t>
      </w:r>
      <w:r w:rsidR="008C3F85">
        <w:rPr>
          <w:rFonts w:hint="eastAsia"/>
          <w:b/>
          <w:lang w:eastAsia="zh-CN"/>
        </w:rPr>
        <w:t xml:space="preserve">to </w:t>
      </w:r>
      <w:r w:rsidR="00FF0A62">
        <w:rPr>
          <w:rFonts w:hint="eastAsia"/>
          <w:b/>
          <w:lang w:eastAsia="zh-CN"/>
        </w:rPr>
        <w:t>test FBS quitting in the test</w:t>
      </w:r>
      <w:r w:rsidR="008C3F85">
        <w:rPr>
          <w:rFonts w:hint="eastAsia"/>
          <w:b/>
          <w:lang w:eastAsia="zh-CN"/>
        </w:rPr>
        <w:t xml:space="preserve">. </w:t>
      </w:r>
    </w:p>
    <w:p w:rsidR="000970FD" w:rsidRPr="00FF0A62" w:rsidRDefault="000970FD" w:rsidP="000970FD">
      <w:pPr>
        <w:rPr>
          <w:b/>
          <w:u w:val="single"/>
          <w:lang w:eastAsia="zh-CN"/>
        </w:rPr>
      </w:pPr>
    </w:p>
    <w:p w:rsidR="001442B2" w:rsidRPr="000970FD" w:rsidRDefault="006F0B7E" w:rsidP="000970F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 w:rsidR="000970FD">
        <w:rPr>
          <w:rFonts w:hint="eastAsia"/>
          <w:b/>
          <w:u w:val="single"/>
          <w:lang w:eastAsia="zh-CN"/>
        </w:rPr>
        <w:t>2</w:t>
      </w:r>
      <w:r w:rsidR="000970FD" w:rsidRPr="000970FD">
        <w:rPr>
          <w:b/>
          <w:u w:val="single"/>
          <w:lang w:eastAsia="ko-KR"/>
        </w:rPr>
        <w:t xml:space="preserve">: </w:t>
      </w:r>
      <w:r w:rsidR="008451F1">
        <w:rPr>
          <w:b/>
          <w:u w:val="single"/>
          <w:lang w:eastAsia="ko-KR"/>
        </w:rPr>
        <w:t>Design of TCs</w:t>
      </w:r>
      <w:r w:rsidRPr="006F0B7E">
        <w:rPr>
          <w:b/>
          <w:u w:val="single"/>
          <w:lang w:eastAsia="ko-KR"/>
        </w:rPr>
        <w:t xml:space="preserve"> for FBS</w:t>
      </w:r>
    </w:p>
    <w:p w:rsidR="008451F1" w:rsidRDefault="008451F1" w:rsidP="000B07C9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test for SSB based L3 measurements with FBS, </w:t>
      </w:r>
      <w:r w:rsidR="009868D8">
        <w:rPr>
          <w:rFonts w:hint="eastAsia"/>
          <w:lang w:eastAsia="zh-CN"/>
        </w:rPr>
        <w:t xml:space="preserve">one issue is how long should the test run. </w:t>
      </w:r>
      <w:r w:rsidR="006242F0">
        <w:rPr>
          <w:rFonts w:hint="eastAsia"/>
          <w:lang w:eastAsia="zh-CN"/>
        </w:rPr>
        <w:t xml:space="preserve">One option is </w:t>
      </w:r>
      <w:r w:rsidR="00195677">
        <w:rPr>
          <w:rFonts w:hint="eastAsia"/>
          <w:lang w:eastAsia="zh-CN"/>
        </w:rPr>
        <w:t xml:space="preserve">the test time duration is </w:t>
      </w:r>
      <w:r w:rsidR="006242F0">
        <w:rPr>
          <w:rFonts w:hint="eastAsia"/>
          <w:lang w:eastAsia="zh-CN"/>
        </w:rPr>
        <w:t>longer than 90 s which verifies UE measurement behaviour within 90 s</w:t>
      </w:r>
      <w:r w:rsidR="00195677">
        <w:rPr>
          <w:rFonts w:hint="eastAsia"/>
          <w:lang w:eastAsia="zh-CN"/>
        </w:rPr>
        <w:t>,</w:t>
      </w:r>
      <w:r w:rsidR="006242F0">
        <w:rPr>
          <w:rFonts w:hint="eastAsia"/>
          <w:lang w:eastAsia="zh-CN"/>
        </w:rPr>
        <w:t xml:space="preserve"> and this aligns with the applicability requirements. </w:t>
      </w:r>
      <w:r w:rsidR="00FB6091">
        <w:rPr>
          <w:rFonts w:hint="eastAsia"/>
          <w:lang w:eastAsia="zh-CN"/>
        </w:rPr>
        <w:t>However, in the legacy test cases for L3 measurements, the Event A3 is used to tri</w:t>
      </w:r>
      <w:r w:rsidR="005070AF">
        <w:rPr>
          <w:rFonts w:hint="eastAsia"/>
          <w:lang w:eastAsia="zh-CN"/>
        </w:rPr>
        <w:t xml:space="preserve">gger the measurement reporting and no </w:t>
      </w:r>
      <w:proofErr w:type="spellStart"/>
      <w:r w:rsidR="005070AF" w:rsidRPr="005070AF">
        <w:rPr>
          <w:rFonts w:hint="eastAsia"/>
          <w:i/>
          <w:lang w:eastAsia="zh-CN"/>
        </w:rPr>
        <w:t>reportInterval</w:t>
      </w:r>
      <w:proofErr w:type="spellEnd"/>
      <w:r w:rsidR="005070AF">
        <w:rPr>
          <w:rFonts w:hint="eastAsia"/>
          <w:lang w:eastAsia="zh-CN"/>
        </w:rPr>
        <w:t xml:space="preserve"> is configured, which means UE only needs to </w:t>
      </w:r>
      <w:r w:rsidR="005070AF">
        <w:rPr>
          <w:lang w:eastAsia="zh-CN"/>
        </w:rPr>
        <w:t>report</w:t>
      </w:r>
      <w:r w:rsidR="005070AF">
        <w:rPr>
          <w:rFonts w:hint="eastAsia"/>
          <w:lang w:eastAsia="zh-CN"/>
        </w:rPr>
        <w:t xml:space="preserve"> one measurement result.</w:t>
      </w:r>
      <w:r w:rsidR="00BD377E">
        <w:rPr>
          <w:rFonts w:hint="eastAsia"/>
          <w:lang w:eastAsia="zh-CN"/>
        </w:rPr>
        <w:t xml:space="preserve"> </w:t>
      </w:r>
      <w:r w:rsidR="008579A9">
        <w:rPr>
          <w:rFonts w:hint="eastAsia"/>
          <w:lang w:eastAsia="zh-CN"/>
        </w:rPr>
        <w:t xml:space="preserve">Moreover, the </w:t>
      </w:r>
      <w:r w:rsidR="00BF0384">
        <w:rPr>
          <w:lang w:eastAsia="zh-CN"/>
        </w:rPr>
        <w:t>candidate</w:t>
      </w:r>
      <w:r w:rsidR="00BF0384">
        <w:rPr>
          <w:rFonts w:hint="eastAsia"/>
          <w:lang w:eastAsia="zh-CN"/>
        </w:rPr>
        <w:t xml:space="preserve"> values for </w:t>
      </w:r>
      <w:proofErr w:type="spellStart"/>
      <w:r w:rsidR="00BF0384" w:rsidRPr="005070AF">
        <w:rPr>
          <w:rFonts w:hint="eastAsia"/>
          <w:i/>
          <w:lang w:eastAsia="zh-CN"/>
        </w:rPr>
        <w:t>reportInterval</w:t>
      </w:r>
      <w:proofErr w:type="spellEnd"/>
      <w:r w:rsidR="00BF0384">
        <w:rPr>
          <w:rFonts w:hint="eastAsia"/>
          <w:lang w:eastAsia="zh-CN"/>
        </w:rPr>
        <w:t xml:space="preserve"> are shown below: </w:t>
      </w:r>
    </w:p>
    <w:p w:rsidR="00CD10DC" w:rsidRPr="0036584A" w:rsidRDefault="00CD10DC" w:rsidP="00CD10DC">
      <w:pPr>
        <w:pStyle w:val="TH"/>
      </w:pPr>
      <w:proofErr w:type="spellStart"/>
      <w:r w:rsidRPr="0036584A">
        <w:rPr>
          <w:bCs/>
          <w:i/>
          <w:iCs/>
        </w:rPr>
        <w:t>ReportInterval</w:t>
      </w:r>
      <w:proofErr w:type="spellEnd"/>
      <w:r w:rsidRPr="0036584A">
        <w:rPr>
          <w:bCs/>
          <w:i/>
          <w:iCs/>
        </w:rPr>
        <w:t xml:space="preserve"> </w:t>
      </w:r>
      <w:r w:rsidRPr="0036584A">
        <w:t>information element</w:t>
      </w:r>
    </w:p>
    <w:p w:rsidR="00CD10DC" w:rsidRPr="0036584A" w:rsidRDefault="00CD10DC" w:rsidP="00CD10DC">
      <w:pPr>
        <w:pStyle w:val="PL"/>
        <w:rPr>
          <w:color w:val="808080"/>
        </w:rPr>
      </w:pPr>
      <w:r w:rsidRPr="0036584A">
        <w:rPr>
          <w:color w:val="808080"/>
        </w:rPr>
        <w:t>-- ASN1START</w:t>
      </w:r>
    </w:p>
    <w:p w:rsidR="00CD10DC" w:rsidRPr="0036584A" w:rsidRDefault="00CD10DC" w:rsidP="00CD10DC">
      <w:pPr>
        <w:pStyle w:val="PL"/>
        <w:rPr>
          <w:color w:val="808080"/>
        </w:rPr>
      </w:pPr>
      <w:r w:rsidRPr="0036584A">
        <w:rPr>
          <w:color w:val="808080"/>
        </w:rPr>
        <w:t>-- TAG-REPORTINTERVAL-START</w:t>
      </w:r>
    </w:p>
    <w:p w:rsidR="00CD10DC" w:rsidRPr="0036584A" w:rsidRDefault="00CD10DC" w:rsidP="00CD10DC">
      <w:pPr>
        <w:pStyle w:val="PL"/>
      </w:pPr>
    </w:p>
    <w:p w:rsidR="00CD10DC" w:rsidRPr="00CD10DC" w:rsidRDefault="00CD10DC" w:rsidP="00CD10DC">
      <w:pPr>
        <w:pStyle w:val="PL"/>
        <w:rPr>
          <w:highlight w:val="yellow"/>
        </w:rPr>
      </w:pPr>
      <w:r w:rsidRPr="00CD10DC">
        <w:rPr>
          <w:highlight w:val="yellow"/>
        </w:rPr>
        <w:t xml:space="preserve">ReportInterval ::=                  </w:t>
      </w:r>
      <w:r w:rsidRPr="00CD10DC">
        <w:rPr>
          <w:color w:val="993366"/>
          <w:highlight w:val="yellow"/>
        </w:rPr>
        <w:t>ENUMERATED</w:t>
      </w:r>
      <w:r w:rsidRPr="00CD10DC">
        <w:rPr>
          <w:highlight w:val="yellow"/>
        </w:rPr>
        <w:t xml:space="preserve"> {ms120, ms240, ms480, ms640, ms1024, ms2048, ms5120, ms10240, ms20480, ms40960,</w:t>
      </w:r>
    </w:p>
    <w:p w:rsidR="00CD10DC" w:rsidRPr="0036584A" w:rsidRDefault="00CD10DC" w:rsidP="00CD10DC">
      <w:pPr>
        <w:pStyle w:val="PL"/>
      </w:pPr>
      <w:r w:rsidRPr="00CD10DC">
        <w:rPr>
          <w:highlight w:val="yellow"/>
        </w:rPr>
        <w:t xml:space="preserve">                                                    min1,min6, min12, min30 }</w:t>
      </w:r>
    </w:p>
    <w:p w:rsidR="00CD10DC" w:rsidRPr="0036584A" w:rsidRDefault="00CD10DC" w:rsidP="00CD10DC">
      <w:pPr>
        <w:pStyle w:val="PL"/>
      </w:pPr>
    </w:p>
    <w:p w:rsidR="00CD10DC" w:rsidRPr="0036584A" w:rsidRDefault="00CD10DC" w:rsidP="00CD10DC">
      <w:pPr>
        <w:pStyle w:val="PL"/>
      </w:pPr>
      <w:r w:rsidRPr="0036584A">
        <w:rPr>
          <w:rFonts w:eastAsia="DengXian"/>
        </w:rPr>
        <w:t>ReportInterval-v1900 ::=</w:t>
      </w:r>
      <w:r w:rsidRPr="0036584A">
        <w:t xml:space="preserve">            </w:t>
      </w:r>
      <w:r w:rsidRPr="0036584A">
        <w:rPr>
          <w:rFonts w:eastAsia="DengXian"/>
          <w:color w:val="993366"/>
        </w:rPr>
        <w:t>ENUMERATED</w:t>
      </w:r>
      <w:r w:rsidRPr="0036584A">
        <w:rPr>
          <w:rFonts w:eastAsia="DengXian"/>
        </w:rPr>
        <w:t xml:space="preserve"> </w:t>
      </w:r>
      <w:r w:rsidRPr="0036584A">
        <w:t>{ms20, ms60, ms120, ms240, ms480, ms640, ms1024, ms2048, ms5120, ms10240,</w:t>
      </w:r>
    </w:p>
    <w:p w:rsidR="00CD10DC" w:rsidRPr="0036584A" w:rsidRDefault="00CD10DC" w:rsidP="00CD10DC">
      <w:pPr>
        <w:pStyle w:val="PL"/>
      </w:pPr>
      <w:r w:rsidRPr="0036584A">
        <w:t xml:space="preserve">                                                ms20480, ms40960, min1,min6, min12, min30 }</w:t>
      </w:r>
    </w:p>
    <w:p w:rsidR="00CD10DC" w:rsidRPr="0036584A" w:rsidRDefault="00CD10DC" w:rsidP="00CD10DC">
      <w:pPr>
        <w:pStyle w:val="PL"/>
      </w:pPr>
    </w:p>
    <w:p w:rsidR="00CD10DC" w:rsidRPr="0036584A" w:rsidRDefault="00CD10DC" w:rsidP="00CD10DC">
      <w:pPr>
        <w:pStyle w:val="PL"/>
        <w:rPr>
          <w:color w:val="808080"/>
        </w:rPr>
      </w:pPr>
      <w:r w:rsidRPr="0036584A">
        <w:rPr>
          <w:color w:val="808080"/>
        </w:rPr>
        <w:t>-- TAG-REPORTINTERVAL-STOP</w:t>
      </w:r>
    </w:p>
    <w:p w:rsidR="00CD10DC" w:rsidRPr="0036584A" w:rsidRDefault="00CD10DC" w:rsidP="00CD10DC">
      <w:pPr>
        <w:pStyle w:val="PL"/>
        <w:rPr>
          <w:color w:val="808080"/>
        </w:rPr>
      </w:pPr>
      <w:r w:rsidRPr="0036584A">
        <w:rPr>
          <w:color w:val="808080"/>
        </w:rPr>
        <w:t>-- ASN1STOP</w:t>
      </w:r>
    </w:p>
    <w:p w:rsidR="005618D0" w:rsidRDefault="0019154C" w:rsidP="000B07C9">
      <w:pPr>
        <w:spacing w:beforeLines="50"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Even configuring </w:t>
      </w:r>
      <w:proofErr w:type="spellStart"/>
      <w:r w:rsidRPr="005070AF">
        <w:rPr>
          <w:rFonts w:hint="eastAsia"/>
          <w:i/>
          <w:lang w:eastAsia="zh-CN"/>
        </w:rPr>
        <w:t>reportInterval</w:t>
      </w:r>
      <w:proofErr w:type="spellEnd"/>
      <w:r>
        <w:rPr>
          <w:rFonts w:hint="eastAsia"/>
          <w:lang w:eastAsia="zh-CN"/>
        </w:rPr>
        <w:t xml:space="preserve"> with 120 ms in the test for FBS, it seems difficult to distinguish whether UE </w:t>
      </w:r>
      <w:r w:rsidR="00BB61E6">
        <w:rPr>
          <w:rFonts w:hint="eastAsia"/>
          <w:lang w:eastAsia="zh-CN"/>
        </w:rPr>
        <w:t>uses</w:t>
      </w:r>
      <w:r>
        <w:rPr>
          <w:rFonts w:hint="eastAsia"/>
          <w:lang w:eastAsia="zh-CN"/>
        </w:rPr>
        <w:t xml:space="preserve"> FBS or not</w:t>
      </w:r>
      <w:r w:rsidR="00BB61E6">
        <w:rPr>
          <w:rFonts w:hint="eastAsia"/>
          <w:lang w:eastAsia="zh-CN"/>
        </w:rPr>
        <w:t xml:space="preserve"> for the measurements except for the first reporting</w:t>
      </w:r>
      <w:r>
        <w:rPr>
          <w:rFonts w:hint="eastAsia"/>
          <w:lang w:eastAsia="zh-CN"/>
        </w:rPr>
        <w:t xml:space="preserve">. </w:t>
      </w:r>
      <w:r w:rsidR="000E7460">
        <w:rPr>
          <w:rFonts w:hint="eastAsia"/>
          <w:lang w:eastAsia="zh-CN"/>
        </w:rPr>
        <w:t xml:space="preserve">Therefore we suggest using short time </w:t>
      </w:r>
      <w:r w:rsidR="000E7460">
        <w:rPr>
          <w:lang w:eastAsia="zh-CN"/>
        </w:rPr>
        <w:t>duration</w:t>
      </w:r>
      <w:r w:rsidR="000E7460">
        <w:rPr>
          <w:rFonts w:hint="eastAsia"/>
          <w:lang w:eastAsia="zh-CN"/>
        </w:rPr>
        <w:t xml:space="preserve"> that can cover the measurement with FBS and the first reporting for the FBS tests. </w:t>
      </w:r>
    </w:p>
    <w:p w:rsidR="001442B2" w:rsidRPr="003D0DBD" w:rsidRDefault="005618D0" w:rsidP="000B07C9">
      <w:pPr>
        <w:spacing w:beforeLines="50" w:before="120" w:after="120"/>
        <w:jc w:val="both"/>
        <w:rPr>
          <w:b/>
          <w:lang w:eastAsia="zh-CN"/>
        </w:rPr>
      </w:pPr>
      <w:r w:rsidRPr="003D0DBD">
        <w:rPr>
          <w:rFonts w:hint="eastAsia"/>
          <w:b/>
          <w:lang w:eastAsia="zh-CN"/>
        </w:rPr>
        <w:t>Proposal 2:</w:t>
      </w:r>
      <w:r w:rsidR="000E7460">
        <w:rPr>
          <w:rFonts w:hint="eastAsia"/>
          <w:b/>
          <w:lang w:eastAsia="zh-CN"/>
        </w:rPr>
        <w:t xml:space="preserve"> Use short time duration that can </w:t>
      </w:r>
      <w:r w:rsidR="000E7460" w:rsidRPr="000E7460">
        <w:rPr>
          <w:b/>
          <w:lang w:eastAsia="zh-CN"/>
        </w:rPr>
        <w:t>cover the measurement with FBS and the first reporting for the FBS tests</w:t>
      </w:r>
      <w:r w:rsidR="0040128B" w:rsidRPr="003D0DBD">
        <w:rPr>
          <w:rFonts w:hint="eastAsia"/>
          <w:b/>
          <w:lang w:eastAsia="zh-CN"/>
        </w:rPr>
        <w:t>.</w:t>
      </w:r>
      <w:r w:rsidR="003D0DBD">
        <w:rPr>
          <w:rFonts w:hint="eastAsia"/>
          <w:b/>
          <w:lang w:eastAsia="zh-CN"/>
        </w:rPr>
        <w:t xml:space="preserve"> </w:t>
      </w:r>
      <w:r w:rsidR="000E7460">
        <w:rPr>
          <w:rFonts w:hint="eastAsia"/>
          <w:b/>
          <w:lang w:eastAsia="zh-CN"/>
        </w:rPr>
        <w:t xml:space="preserve"> 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lastRenderedPageBreak/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Pr="00254E0B" w:rsidRDefault="007F34BD" w:rsidP="00FD496B">
      <w:pPr>
        <w:pStyle w:val="af0"/>
        <w:jc w:val="both"/>
        <w:rPr>
          <w:rFonts w:eastAsiaTheme="minorEastAsia"/>
          <w:b/>
          <w:szCs w:val="24"/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0A2C10">
        <w:rPr>
          <w:rFonts w:hint="eastAsia"/>
          <w:lang w:val="en-US" w:eastAsia="zh-CN"/>
        </w:rPr>
        <w:t>discuss</w:t>
      </w:r>
      <w:r w:rsidR="005B0645">
        <w:rPr>
          <w:rFonts w:hint="eastAsia"/>
          <w:lang w:val="en-US" w:eastAsia="zh-CN"/>
        </w:rPr>
        <w:t>ed</w:t>
      </w:r>
      <w:r w:rsidR="00CF7241">
        <w:rPr>
          <w:rFonts w:hint="eastAsia"/>
          <w:lang w:val="en-US" w:eastAsia="zh-CN"/>
        </w:rPr>
        <w:t xml:space="preserve"> </w:t>
      </w:r>
      <w:r w:rsidR="00254E0B">
        <w:rPr>
          <w:rFonts w:hint="eastAsia"/>
          <w:lang w:val="en-US" w:eastAsia="zh-CN"/>
        </w:rPr>
        <w:t xml:space="preserve">some maintenance issues on </w:t>
      </w:r>
      <w:r w:rsidR="00AC4639">
        <w:rPr>
          <w:rFonts w:hint="eastAsia"/>
          <w:lang w:val="en-US" w:eastAsia="zh-CN"/>
        </w:rPr>
        <w:t xml:space="preserve">performance requirements of </w:t>
      </w:r>
      <w:r w:rsidR="00AC4639" w:rsidRPr="002A2094">
        <w:rPr>
          <w:rFonts w:hint="eastAsia"/>
          <w:lang w:val="en-US" w:eastAsia="zh-CN"/>
        </w:rPr>
        <w:t xml:space="preserve">FR2-1 SSB based measurement delay reduction </w:t>
      </w:r>
      <w:r w:rsidR="00AC4639">
        <w:rPr>
          <w:rFonts w:eastAsia="Yu Mincho"/>
          <w:lang w:val="en-US"/>
        </w:rPr>
        <w:t>by optimizing</w:t>
      </w:r>
      <w:r w:rsidR="00AC4639">
        <w:rPr>
          <w:rFonts w:hint="eastAsia"/>
          <w:lang w:val="en-US" w:eastAsia="zh-CN"/>
        </w:rPr>
        <w:t xml:space="preserve"> Rx BSF</w:t>
      </w:r>
      <w:r w:rsidR="001551F3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254E0B">
        <w:rPr>
          <w:rFonts w:hint="eastAsia"/>
          <w:lang w:val="en-US" w:eastAsia="zh-CN"/>
        </w:rPr>
        <w:t>fo</w:t>
      </w:r>
      <w:r w:rsidR="00AC4639">
        <w:rPr>
          <w:rFonts w:hint="eastAsia"/>
          <w:lang w:val="en-US" w:eastAsia="zh-CN"/>
        </w:rPr>
        <w:t xml:space="preserve">llowing proposals are provided: </w:t>
      </w:r>
    </w:p>
    <w:p w:rsidR="00E95753" w:rsidRPr="003D6628" w:rsidRDefault="00E95753" w:rsidP="00E95753">
      <w:pPr>
        <w:spacing w:beforeLines="50" w:before="120" w:after="120"/>
        <w:jc w:val="both"/>
        <w:rPr>
          <w:b/>
          <w:lang w:eastAsia="zh-CN"/>
        </w:rPr>
      </w:pPr>
      <w:r w:rsidRPr="00D714B7">
        <w:rPr>
          <w:rFonts w:hint="eastAsia"/>
          <w:b/>
          <w:lang w:eastAsia="zh-CN"/>
        </w:rPr>
        <w:t xml:space="preserve">Proposal 1: </w:t>
      </w:r>
      <w:r>
        <w:rPr>
          <w:rFonts w:hint="eastAsia"/>
          <w:b/>
          <w:lang w:eastAsia="zh-CN"/>
        </w:rPr>
        <w:t xml:space="preserve">RAN4 not to test FBS quitting in the test. </w:t>
      </w:r>
    </w:p>
    <w:p w:rsidR="002135C8" w:rsidRPr="00E95753" w:rsidRDefault="00E95753" w:rsidP="00EE2F97">
      <w:pPr>
        <w:spacing w:beforeLines="50" w:before="120" w:after="120"/>
        <w:jc w:val="both"/>
        <w:rPr>
          <w:b/>
          <w:lang w:eastAsia="zh-CN"/>
        </w:rPr>
      </w:pPr>
      <w:r w:rsidRPr="003D0DBD">
        <w:rPr>
          <w:rFonts w:hint="eastAsia"/>
          <w:b/>
          <w:lang w:eastAsia="zh-CN"/>
        </w:rPr>
        <w:t>Proposal 2:</w:t>
      </w:r>
      <w:r>
        <w:rPr>
          <w:rFonts w:hint="eastAsia"/>
          <w:b/>
          <w:lang w:eastAsia="zh-CN"/>
        </w:rPr>
        <w:t xml:space="preserve"> Use short time duration that can </w:t>
      </w:r>
      <w:r w:rsidRPr="000E7460">
        <w:rPr>
          <w:b/>
          <w:lang w:eastAsia="zh-CN"/>
        </w:rPr>
        <w:t>cover the measurement with FBS and the first reporting for the FBS tests</w:t>
      </w:r>
      <w:r w:rsidRPr="003D0DBD">
        <w:rPr>
          <w:rFonts w:hint="eastAsia"/>
          <w:b/>
          <w:lang w:eastAsia="zh-CN"/>
        </w:rPr>
        <w:t>.</w:t>
      </w:r>
      <w:r>
        <w:rPr>
          <w:rFonts w:hint="eastAsia"/>
          <w:b/>
          <w:lang w:eastAsia="zh-CN"/>
        </w:rPr>
        <w:t xml:space="preserve"> </w:t>
      </w:r>
    </w:p>
    <w:p w:rsidR="00451C3D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4 </w:t>
      </w:r>
      <w:r w:rsidR="0032738F" w:rsidRPr="005E3D0B">
        <w:rPr>
          <w:rFonts w:ascii="Tms Rmn" w:eastAsia="MS Mincho" w:hAnsi="Tms Rmn"/>
          <w:sz w:val="32"/>
          <w:lang w:val="en-US"/>
        </w:rPr>
        <w:t>References</w:t>
      </w:r>
    </w:p>
    <w:p w:rsidR="002554F0" w:rsidRPr="006D5072" w:rsidRDefault="0061531F" w:rsidP="00F71564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bookmarkStart w:id="3" w:name="OLE_LINK9"/>
      <w:bookmarkStart w:id="4" w:name="OLE_LINK10"/>
      <w:r w:rsidRPr="0061531F">
        <w:rPr>
          <w:sz w:val="20"/>
        </w:rPr>
        <w:t>R4-2</w:t>
      </w:r>
      <w:r w:rsidR="00B64246">
        <w:rPr>
          <w:rFonts w:hint="eastAsia"/>
          <w:sz w:val="20"/>
        </w:rPr>
        <w:t>5</w:t>
      </w:r>
      <w:r w:rsidR="00A64285">
        <w:rPr>
          <w:rFonts w:hint="eastAsia"/>
          <w:sz w:val="20"/>
        </w:rPr>
        <w:t>1</w:t>
      </w:r>
      <w:r w:rsidR="00CB24A9">
        <w:rPr>
          <w:rFonts w:hint="eastAsia"/>
          <w:sz w:val="20"/>
        </w:rPr>
        <w:t>480</w:t>
      </w:r>
      <w:r w:rsidR="00F71564">
        <w:rPr>
          <w:rFonts w:hint="eastAsia"/>
          <w:sz w:val="20"/>
        </w:rPr>
        <w:t>1</w:t>
      </w:r>
      <w:r>
        <w:rPr>
          <w:rFonts w:hint="eastAsia"/>
          <w:sz w:val="20"/>
        </w:rPr>
        <w:t xml:space="preserve">, </w:t>
      </w:r>
      <w:r w:rsidR="00F71564" w:rsidRPr="00F71564">
        <w:rPr>
          <w:sz w:val="20"/>
        </w:rPr>
        <w:t>WF on NR_RRM_Ph5_Part2</w:t>
      </w:r>
      <w:r w:rsidR="00E5228B" w:rsidRPr="001B7748">
        <w:rPr>
          <w:rFonts w:hint="eastAsia"/>
          <w:sz w:val="20"/>
        </w:rPr>
        <w:t>,</w:t>
      </w:r>
      <w:r w:rsidR="00E5228B" w:rsidRPr="001B7748">
        <w:rPr>
          <w:sz w:val="20"/>
        </w:rPr>
        <w:t xml:space="preserve"> </w:t>
      </w:r>
      <w:r w:rsidR="00A64285">
        <w:rPr>
          <w:rFonts w:hint="eastAsia"/>
          <w:sz w:val="20"/>
        </w:rPr>
        <w:t>Moderator (</w:t>
      </w:r>
      <w:r w:rsidR="00F71564">
        <w:rPr>
          <w:rFonts w:hint="eastAsia"/>
          <w:sz w:val="20"/>
        </w:rPr>
        <w:t>CATT</w:t>
      </w:r>
      <w:r w:rsidR="00A64285">
        <w:rPr>
          <w:rFonts w:hint="eastAsia"/>
          <w:sz w:val="20"/>
        </w:rPr>
        <w:t>)</w:t>
      </w:r>
      <w:r w:rsidR="00E5228B" w:rsidRPr="001B7748">
        <w:rPr>
          <w:sz w:val="20"/>
        </w:rPr>
        <w:t>, RAN</w:t>
      </w:r>
      <w:r w:rsidR="00E5228B" w:rsidRPr="001B7748">
        <w:rPr>
          <w:rFonts w:hint="eastAsia"/>
          <w:sz w:val="20"/>
        </w:rPr>
        <w:t>4</w:t>
      </w:r>
      <w:r w:rsidR="00E5228B" w:rsidRPr="001B7748">
        <w:rPr>
          <w:sz w:val="20"/>
        </w:rPr>
        <w:t>#1</w:t>
      </w:r>
      <w:r w:rsidR="00E5228B" w:rsidRPr="001B7748">
        <w:rPr>
          <w:rFonts w:hint="eastAsia"/>
          <w:sz w:val="20"/>
        </w:rPr>
        <w:t>1</w:t>
      </w:r>
      <w:bookmarkEnd w:id="3"/>
      <w:bookmarkEnd w:id="4"/>
      <w:r w:rsidR="00A64285">
        <w:rPr>
          <w:rFonts w:hint="eastAsia"/>
          <w:sz w:val="20"/>
        </w:rPr>
        <w:t>6</w:t>
      </w:r>
      <w:r w:rsidR="00CB24A9">
        <w:rPr>
          <w:rFonts w:hint="eastAsia"/>
          <w:sz w:val="20"/>
        </w:rPr>
        <w:t>bis</w:t>
      </w:r>
      <w:r w:rsidR="00FD7012">
        <w:rPr>
          <w:rFonts w:hint="eastAsia"/>
          <w:sz w:val="20"/>
        </w:rPr>
        <w:t xml:space="preserve">. </w:t>
      </w:r>
    </w:p>
    <w:sectPr w:rsidR="002554F0" w:rsidRPr="006D507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1AE" w:rsidRDefault="000F41AE">
      <w:r>
        <w:separator/>
      </w:r>
    </w:p>
  </w:endnote>
  <w:endnote w:type="continuationSeparator" w:id="0">
    <w:p w:rsidR="000F41AE" w:rsidRDefault="000F4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1AE" w:rsidRDefault="000F41AE">
      <w:r>
        <w:separator/>
      </w:r>
    </w:p>
  </w:footnote>
  <w:footnote w:type="continuationSeparator" w:id="0">
    <w:p w:rsidR="000F41AE" w:rsidRDefault="000F41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586AFA"/>
    <w:multiLevelType w:val="hybridMultilevel"/>
    <w:tmpl w:val="8C7C1A26"/>
    <w:lvl w:ilvl="0" w:tplc="6076F18C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-1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2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</w:abstractNum>
  <w:abstractNum w:abstractNumId="2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2C1B7D"/>
    <w:multiLevelType w:val="hybridMultilevel"/>
    <w:tmpl w:val="77CEB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>
    <w:nsid w:val="27546EF2"/>
    <w:multiLevelType w:val="hybridMultilevel"/>
    <w:tmpl w:val="AB6601F4"/>
    <w:lvl w:ilvl="0" w:tplc="546AE75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93CD26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E9945A0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D6C105C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3D64A9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9B6EAF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06E3F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FDA5FB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06A24CA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8">
    <w:nsid w:val="29432608"/>
    <w:multiLevelType w:val="hybridMultilevel"/>
    <w:tmpl w:val="63F638D0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D1D7BD8"/>
    <w:multiLevelType w:val="hybridMultilevel"/>
    <w:tmpl w:val="B934739C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A4A4A"/>
        <w:spacing w:val="0"/>
        <w:w w:val="100"/>
        <w:kern w:val="0"/>
        <w:position w:val="0"/>
        <w:highligh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96D2D"/>
    <w:multiLevelType w:val="hybridMultilevel"/>
    <w:tmpl w:val="3404C7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846BB"/>
    <w:multiLevelType w:val="hybridMultilevel"/>
    <w:tmpl w:val="94FC21EA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67C7352"/>
    <w:multiLevelType w:val="hybridMultilevel"/>
    <w:tmpl w:val="A5261AF0"/>
    <w:lvl w:ilvl="0" w:tplc="DB583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44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02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7831F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83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879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D43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0C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000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D8367D"/>
    <w:multiLevelType w:val="hybridMultilevel"/>
    <w:tmpl w:val="B0786E8E"/>
    <w:lvl w:ilvl="0" w:tplc="4184B82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65BA6BFB"/>
    <w:multiLevelType w:val="multilevel"/>
    <w:tmpl w:val="A976C47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ACE2C0E"/>
    <w:multiLevelType w:val="hybridMultilevel"/>
    <w:tmpl w:val="C3F2B0B4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C0CCF64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3">
    <w:nsid w:val="7BF23A42"/>
    <w:multiLevelType w:val="hybridMultilevel"/>
    <w:tmpl w:val="82C0A90C"/>
    <w:lvl w:ilvl="0" w:tplc="E44CF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2E5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A88A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76F1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E0DD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E4D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AB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FA7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B826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C0C1C95"/>
    <w:multiLevelType w:val="hybridMultilevel"/>
    <w:tmpl w:val="5E3CAE4C"/>
    <w:lvl w:ilvl="0" w:tplc="FFFFFFFF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1A6A2D"/>
    <w:multiLevelType w:val="hybridMultilevel"/>
    <w:tmpl w:val="AE404B0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8D8CA48A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21"/>
  </w:num>
  <w:num w:numId="5">
    <w:abstractNumId w:val="19"/>
  </w:num>
  <w:num w:numId="6">
    <w:abstractNumId w:val="22"/>
  </w:num>
  <w:num w:numId="7">
    <w:abstractNumId w:val="15"/>
  </w:num>
  <w:num w:numId="8">
    <w:abstractNumId w:val="0"/>
  </w:num>
  <w:num w:numId="9">
    <w:abstractNumId w:val="22"/>
  </w:num>
  <w:num w:numId="10">
    <w:abstractNumId w:val="5"/>
  </w:num>
  <w:num w:numId="11">
    <w:abstractNumId w:val="22"/>
  </w:num>
  <w:num w:numId="12">
    <w:abstractNumId w:val="17"/>
  </w:num>
  <w:num w:numId="13">
    <w:abstractNumId w:val="5"/>
  </w:num>
  <w:num w:numId="14">
    <w:abstractNumId w:val="25"/>
  </w:num>
  <w:num w:numId="15">
    <w:abstractNumId w:val="2"/>
  </w:num>
  <w:num w:numId="16">
    <w:abstractNumId w:val="11"/>
  </w:num>
  <w:num w:numId="17">
    <w:abstractNumId w:val="15"/>
  </w:num>
  <w:num w:numId="18">
    <w:abstractNumId w:val="17"/>
  </w:num>
  <w:num w:numId="19">
    <w:abstractNumId w:val="25"/>
  </w:num>
  <w:num w:numId="20">
    <w:abstractNumId w:val="6"/>
  </w:num>
  <w:num w:numId="21">
    <w:abstractNumId w:val="15"/>
  </w:num>
  <w:num w:numId="22">
    <w:abstractNumId w:val="7"/>
  </w:num>
  <w:num w:numId="23">
    <w:abstractNumId w:val="23"/>
  </w:num>
  <w:num w:numId="24">
    <w:abstractNumId w:val="12"/>
  </w:num>
  <w:num w:numId="25">
    <w:abstractNumId w:val="1"/>
  </w:num>
  <w:num w:numId="26">
    <w:abstractNumId w:val="15"/>
  </w:num>
  <w:num w:numId="27">
    <w:abstractNumId w:val="15"/>
  </w:num>
  <w:num w:numId="28">
    <w:abstractNumId w:val="15"/>
  </w:num>
  <w:num w:numId="29">
    <w:abstractNumId w:val="16"/>
  </w:num>
  <w:num w:numId="30">
    <w:abstractNumId w:val="8"/>
  </w:num>
  <w:num w:numId="31">
    <w:abstractNumId w:val="18"/>
  </w:num>
  <w:num w:numId="32">
    <w:abstractNumId w:val="15"/>
  </w:num>
  <w:num w:numId="33">
    <w:abstractNumId w:val="15"/>
  </w:num>
  <w:num w:numId="34">
    <w:abstractNumId w:val="15"/>
  </w:num>
  <w:num w:numId="35">
    <w:abstractNumId w:val="13"/>
  </w:num>
  <w:num w:numId="36">
    <w:abstractNumId w:val="24"/>
  </w:num>
  <w:num w:numId="37">
    <w:abstractNumId w:val="9"/>
  </w:num>
  <w:num w:numId="38">
    <w:abstractNumId w:val="10"/>
  </w:num>
  <w:num w:numId="3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3BE"/>
    <w:rsid w:val="00003660"/>
    <w:rsid w:val="000041A4"/>
    <w:rsid w:val="00004D73"/>
    <w:rsid w:val="00005180"/>
    <w:rsid w:val="000051AF"/>
    <w:rsid w:val="000053CC"/>
    <w:rsid w:val="0000563A"/>
    <w:rsid w:val="00005AD7"/>
    <w:rsid w:val="00005C70"/>
    <w:rsid w:val="00006E2E"/>
    <w:rsid w:val="00006EA3"/>
    <w:rsid w:val="000074A2"/>
    <w:rsid w:val="00007C89"/>
    <w:rsid w:val="00011D5E"/>
    <w:rsid w:val="000124CB"/>
    <w:rsid w:val="000125F3"/>
    <w:rsid w:val="00012746"/>
    <w:rsid w:val="00012B7F"/>
    <w:rsid w:val="00014419"/>
    <w:rsid w:val="00014AC9"/>
    <w:rsid w:val="000150B3"/>
    <w:rsid w:val="00015D30"/>
    <w:rsid w:val="00015E1E"/>
    <w:rsid w:val="00016509"/>
    <w:rsid w:val="00016B71"/>
    <w:rsid w:val="00017FB0"/>
    <w:rsid w:val="00020294"/>
    <w:rsid w:val="000206E9"/>
    <w:rsid w:val="00020DA7"/>
    <w:rsid w:val="00021694"/>
    <w:rsid w:val="00022D87"/>
    <w:rsid w:val="00023FF9"/>
    <w:rsid w:val="000244C4"/>
    <w:rsid w:val="00030A5F"/>
    <w:rsid w:val="00031366"/>
    <w:rsid w:val="000314B9"/>
    <w:rsid w:val="00031509"/>
    <w:rsid w:val="00031BAF"/>
    <w:rsid w:val="0003223D"/>
    <w:rsid w:val="000328EA"/>
    <w:rsid w:val="00033378"/>
    <w:rsid w:val="00033B63"/>
    <w:rsid w:val="0003467E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C67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62A"/>
    <w:rsid w:val="00050C79"/>
    <w:rsid w:val="00050E22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12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9CC"/>
    <w:rsid w:val="000641F0"/>
    <w:rsid w:val="00064334"/>
    <w:rsid w:val="000643F7"/>
    <w:rsid w:val="00064858"/>
    <w:rsid w:val="00065C1E"/>
    <w:rsid w:val="00066865"/>
    <w:rsid w:val="000707A2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604D"/>
    <w:rsid w:val="00086E35"/>
    <w:rsid w:val="000874A0"/>
    <w:rsid w:val="000878E6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0FD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F19"/>
    <w:rsid w:val="000C3782"/>
    <w:rsid w:val="000C391E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460"/>
    <w:rsid w:val="000F0D2C"/>
    <w:rsid w:val="000F0DC1"/>
    <w:rsid w:val="000F0F34"/>
    <w:rsid w:val="000F152F"/>
    <w:rsid w:val="000F30CA"/>
    <w:rsid w:val="000F3956"/>
    <w:rsid w:val="000F3F70"/>
    <w:rsid w:val="000F41AE"/>
    <w:rsid w:val="000F41FA"/>
    <w:rsid w:val="000F4F9A"/>
    <w:rsid w:val="000F4FB2"/>
    <w:rsid w:val="000F5559"/>
    <w:rsid w:val="000F5D40"/>
    <w:rsid w:val="000F6527"/>
    <w:rsid w:val="000F6952"/>
    <w:rsid w:val="00100083"/>
    <w:rsid w:val="0010057D"/>
    <w:rsid w:val="00100DA2"/>
    <w:rsid w:val="00100DA4"/>
    <w:rsid w:val="001011FA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CB3"/>
    <w:rsid w:val="00113429"/>
    <w:rsid w:val="00113953"/>
    <w:rsid w:val="00113F53"/>
    <w:rsid w:val="00114270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3EA"/>
    <w:rsid w:val="0013247F"/>
    <w:rsid w:val="0013267C"/>
    <w:rsid w:val="00132C34"/>
    <w:rsid w:val="00134149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6C0F"/>
    <w:rsid w:val="001375BC"/>
    <w:rsid w:val="00137766"/>
    <w:rsid w:val="00137A7B"/>
    <w:rsid w:val="001400AE"/>
    <w:rsid w:val="001405BD"/>
    <w:rsid w:val="00140E4A"/>
    <w:rsid w:val="00141553"/>
    <w:rsid w:val="00142058"/>
    <w:rsid w:val="001424BF"/>
    <w:rsid w:val="001428E6"/>
    <w:rsid w:val="0014292D"/>
    <w:rsid w:val="00142A57"/>
    <w:rsid w:val="001430B8"/>
    <w:rsid w:val="001439C5"/>
    <w:rsid w:val="001442B2"/>
    <w:rsid w:val="001444AE"/>
    <w:rsid w:val="001446B5"/>
    <w:rsid w:val="00144A4E"/>
    <w:rsid w:val="00145047"/>
    <w:rsid w:val="001461FE"/>
    <w:rsid w:val="00146498"/>
    <w:rsid w:val="00146AA5"/>
    <w:rsid w:val="00146B20"/>
    <w:rsid w:val="00146F1E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DE0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5E2"/>
    <w:rsid w:val="0016663E"/>
    <w:rsid w:val="001672DC"/>
    <w:rsid w:val="001672E6"/>
    <w:rsid w:val="00167616"/>
    <w:rsid w:val="00167EB0"/>
    <w:rsid w:val="0017013D"/>
    <w:rsid w:val="0017022E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F0A"/>
    <w:rsid w:val="0017760F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117D"/>
    <w:rsid w:val="001911CC"/>
    <w:rsid w:val="0019154C"/>
    <w:rsid w:val="0019167A"/>
    <w:rsid w:val="001918A2"/>
    <w:rsid w:val="00192560"/>
    <w:rsid w:val="00192D54"/>
    <w:rsid w:val="001942D1"/>
    <w:rsid w:val="001943E5"/>
    <w:rsid w:val="001946E7"/>
    <w:rsid w:val="00194716"/>
    <w:rsid w:val="00195677"/>
    <w:rsid w:val="00195AB4"/>
    <w:rsid w:val="00195DE6"/>
    <w:rsid w:val="00195E8A"/>
    <w:rsid w:val="001966FE"/>
    <w:rsid w:val="00196945"/>
    <w:rsid w:val="00197276"/>
    <w:rsid w:val="00197880"/>
    <w:rsid w:val="001979CD"/>
    <w:rsid w:val="001A1C15"/>
    <w:rsid w:val="001A2897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5255"/>
    <w:rsid w:val="001A6529"/>
    <w:rsid w:val="001A6C50"/>
    <w:rsid w:val="001A6C6E"/>
    <w:rsid w:val="001A6D93"/>
    <w:rsid w:val="001A6EEA"/>
    <w:rsid w:val="001A7125"/>
    <w:rsid w:val="001A733B"/>
    <w:rsid w:val="001A7B92"/>
    <w:rsid w:val="001B0918"/>
    <w:rsid w:val="001B249D"/>
    <w:rsid w:val="001B2AD7"/>
    <w:rsid w:val="001B2E0F"/>
    <w:rsid w:val="001B32B4"/>
    <w:rsid w:val="001B3C6D"/>
    <w:rsid w:val="001B429E"/>
    <w:rsid w:val="001B538C"/>
    <w:rsid w:val="001B54ED"/>
    <w:rsid w:val="001B68F4"/>
    <w:rsid w:val="001B6B7B"/>
    <w:rsid w:val="001B6B85"/>
    <w:rsid w:val="001B6C29"/>
    <w:rsid w:val="001B700B"/>
    <w:rsid w:val="001B70A3"/>
    <w:rsid w:val="001B70B3"/>
    <w:rsid w:val="001B73FD"/>
    <w:rsid w:val="001B7422"/>
    <w:rsid w:val="001B7748"/>
    <w:rsid w:val="001C1C99"/>
    <w:rsid w:val="001C2525"/>
    <w:rsid w:val="001C29B4"/>
    <w:rsid w:val="001C29E5"/>
    <w:rsid w:val="001C3131"/>
    <w:rsid w:val="001C41B8"/>
    <w:rsid w:val="001C4306"/>
    <w:rsid w:val="001C4F1D"/>
    <w:rsid w:val="001C53A3"/>
    <w:rsid w:val="001C548B"/>
    <w:rsid w:val="001C568A"/>
    <w:rsid w:val="001C7720"/>
    <w:rsid w:val="001D018C"/>
    <w:rsid w:val="001D0EF4"/>
    <w:rsid w:val="001D0FF3"/>
    <w:rsid w:val="001D1716"/>
    <w:rsid w:val="001D1730"/>
    <w:rsid w:val="001D1B4E"/>
    <w:rsid w:val="001D1C87"/>
    <w:rsid w:val="001D2357"/>
    <w:rsid w:val="001D23A9"/>
    <w:rsid w:val="001D26BC"/>
    <w:rsid w:val="001D30E4"/>
    <w:rsid w:val="001D3334"/>
    <w:rsid w:val="001D345E"/>
    <w:rsid w:val="001D36A3"/>
    <w:rsid w:val="001D4261"/>
    <w:rsid w:val="001D45F0"/>
    <w:rsid w:val="001D4C53"/>
    <w:rsid w:val="001D5545"/>
    <w:rsid w:val="001D6418"/>
    <w:rsid w:val="001D6C10"/>
    <w:rsid w:val="001D7ABA"/>
    <w:rsid w:val="001E0318"/>
    <w:rsid w:val="001E0752"/>
    <w:rsid w:val="001E0882"/>
    <w:rsid w:val="001E0B64"/>
    <w:rsid w:val="001E1B6B"/>
    <w:rsid w:val="001E1F53"/>
    <w:rsid w:val="001E2263"/>
    <w:rsid w:val="001E28C9"/>
    <w:rsid w:val="001E2D52"/>
    <w:rsid w:val="001E3206"/>
    <w:rsid w:val="001E3B0B"/>
    <w:rsid w:val="001E3C61"/>
    <w:rsid w:val="001E3EF2"/>
    <w:rsid w:val="001E4951"/>
    <w:rsid w:val="001E4F84"/>
    <w:rsid w:val="001E5832"/>
    <w:rsid w:val="001E5BF8"/>
    <w:rsid w:val="001E779F"/>
    <w:rsid w:val="001E7CDF"/>
    <w:rsid w:val="001F0A1C"/>
    <w:rsid w:val="001F0ED6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70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62"/>
    <w:rsid w:val="002105AC"/>
    <w:rsid w:val="00210C25"/>
    <w:rsid w:val="00210E86"/>
    <w:rsid w:val="00211010"/>
    <w:rsid w:val="00211828"/>
    <w:rsid w:val="00212151"/>
    <w:rsid w:val="0021248B"/>
    <w:rsid w:val="00212BE1"/>
    <w:rsid w:val="00212F3F"/>
    <w:rsid w:val="002135C8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E6A"/>
    <w:rsid w:val="00216301"/>
    <w:rsid w:val="00216C00"/>
    <w:rsid w:val="00217060"/>
    <w:rsid w:val="002179BE"/>
    <w:rsid w:val="0022005D"/>
    <w:rsid w:val="0022013F"/>
    <w:rsid w:val="0022058A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822"/>
    <w:rsid w:val="00224B64"/>
    <w:rsid w:val="0022568E"/>
    <w:rsid w:val="0022598A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4033A"/>
    <w:rsid w:val="00240C97"/>
    <w:rsid w:val="002411F5"/>
    <w:rsid w:val="00242397"/>
    <w:rsid w:val="00242827"/>
    <w:rsid w:val="00244DD5"/>
    <w:rsid w:val="002459C7"/>
    <w:rsid w:val="00245B7A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024"/>
    <w:rsid w:val="00252178"/>
    <w:rsid w:val="002523C9"/>
    <w:rsid w:val="00252907"/>
    <w:rsid w:val="00252FC2"/>
    <w:rsid w:val="00253005"/>
    <w:rsid w:val="00253F80"/>
    <w:rsid w:val="002545B3"/>
    <w:rsid w:val="00254E0B"/>
    <w:rsid w:val="00255256"/>
    <w:rsid w:val="002554F0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680A"/>
    <w:rsid w:val="0026763E"/>
    <w:rsid w:val="002676B2"/>
    <w:rsid w:val="00267945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A40"/>
    <w:rsid w:val="0027376F"/>
    <w:rsid w:val="00273C91"/>
    <w:rsid w:val="00274BE1"/>
    <w:rsid w:val="00274EB3"/>
    <w:rsid w:val="002750F0"/>
    <w:rsid w:val="00275561"/>
    <w:rsid w:val="002759AE"/>
    <w:rsid w:val="00276237"/>
    <w:rsid w:val="00276FC0"/>
    <w:rsid w:val="00277084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3EC"/>
    <w:rsid w:val="002913F8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342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F3"/>
    <w:rsid w:val="002A03CF"/>
    <w:rsid w:val="002A0A0B"/>
    <w:rsid w:val="002A0EF8"/>
    <w:rsid w:val="002A2094"/>
    <w:rsid w:val="002A2095"/>
    <w:rsid w:val="002A357E"/>
    <w:rsid w:val="002A3BA6"/>
    <w:rsid w:val="002A465B"/>
    <w:rsid w:val="002A49F9"/>
    <w:rsid w:val="002A5FBA"/>
    <w:rsid w:val="002A7017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64"/>
    <w:rsid w:val="002B3DB9"/>
    <w:rsid w:val="002B40EC"/>
    <w:rsid w:val="002B4773"/>
    <w:rsid w:val="002B4CA6"/>
    <w:rsid w:val="002B513B"/>
    <w:rsid w:val="002B5F09"/>
    <w:rsid w:val="002B60AB"/>
    <w:rsid w:val="002B63E7"/>
    <w:rsid w:val="002B7132"/>
    <w:rsid w:val="002B73BF"/>
    <w:rsid w:val="002B7CC6"/>
    <w:rsid w:val="002C01F8"/>
    <w:rsid w:val="002C0382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0CF3"/>
    <w:rsid w:val="002D1081"/>
    <w:rsid w:val="002D1D4F"/>
    <w:rsid w:val="002D1DF9"/>
    <w:rsid w:val="002D1EF9"/>
    <w:rsid w:val="002D241D"/>
    <w:rsid w:val="002D3231"/>
    <w:rsid w:val="002D41BE"/>
    <w:rsid w:val="002D4701"/>
    <w:rsid w:val="002D51CE"/>
    <w:rsid w:val="002D5F84"/>
    <w:rsid w:val="002D712F"/>
    <w:rsid w:val="002E0050"/>
    <w:rsid w:val="002E0460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7B2"/>
    <w:rsid w:val="002E6800"/>
    <w:rsid w:val="002E781E"/>
    <w:rsid w:val="002F0153"/>
    <w:rsid w:val="002F04EB"/>
    <w:rsid w:val="002F0FCF"/>
    <w:rsid w:val="002F230E"/>
    <w:rsid w:val="002F2C10"/>
    <w:rsid w:val="002F2E5A"/>
    <w:rsid w:val="002F3231"/>
    <w:rsid w:val="002F3432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1B8"/>
    <w:rsid w:val="003154DE"/>
    <w:rsid w:val="003164F4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93D"/>
    <w:rsid w:val="00323D06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E23"/>
    <w:rsid w:val="00351874"/>
    <w:rsid w:val="00352376"/>
    <w:rsid w:val="0035240F"/>
    <w:rsid w:val="0035259A"/>
    <w:rsid w:val="00352B43"/>
    <w:rsid w:val="00352BEE"/>
    <w:rsid w:val="00355B4F"/>
    <w:rsid w:val="00356952"/>
    <w:rsid w:val="00356FDD"/>
    <w:rsid w:val="003577A7"/>
    <w:rsid w:val="00357A61"/>
    <w:rsid w:val="00360A7C"/>
    <w:rsid w:val="00360D9D"/>
    <w:rsid w:val="003611F0"/>
    <w:rsid w:val="0036145B"/>
    <w:rsid w:val="0036176D"/>
    <w:rsid w:val="0036183D"/>
    <w:rsid w:val="00361BC6"/>
    <w:rsid w:val="003622DD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70CBE"/>
    <w:rsid w:val="00370F5D"/>
    <w:rsid w:val="0037232E"/>
    <w:rsid w:val="003726CF"/>
    <w:rsid w:val="003727E0"/>
    <w:rsid w:val="00372B69"/>
    <w:rsid w:val="00373014"/>
    <w:rsid w:val="00373B36"/>
    <w:rsid w:val="00373DC6"/>
    <w:rsid w:val="00373DFA"/>
    <w:rsid w:val="00374DF0"/>
    <w:rsid w:val="00375D44"/>
    <w:rsid w:val="00375D81"/>
    <w:rsid w:val="003760D6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661"/>
    <w:rsid w:val="0039485C"/>
    <w:rsid w:val="00394C9D"/>
    <w:rsid w:val="00395022"/>
    <w:rsid w:val="00395141"/>
    <w:rsid w:val="003951F5"/>
    <w:rsid w:val="00395E4B"/>
    <w:rsid w:val="0039664A"/>
    <w:rsid w:val="00396C26"/>
    <w:rsid w:val="00397361"/>
    <w:rsid w:val="003973A0"/>
    <w:rsid w:val="0039751C"/>
    <w:rsid w:val="00397771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3671"/>
    <w:rsid w:val="003C549C"/>
    <w:rsid w:val="003C5F49"/>
    <w:rsid w:val="003C6050"/>
    <w:rsid w:val="003C613A"/>
    <w:rsid w:val="003C67FF"/>
    <w:rsid w:val="003C6813"/>
    <w:rsid w:val="003C6EBC"/>
    <w:rsid w:val="003C783B"/>
    <w:rsid w:val="003C7AD7"/>
    <w:rsid w:val="003C7E66"/>
    <w:rsid w:val="003C7EA8"/>
    <w:rsid w:val="003D0677"/>
    <w:rsid w:val="003D093C"/>
    <w:rsid w:val="003D0DBD"/>
    <w:rsid w:val="003D0E88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A57"/>
    <w:rsid w:val="003D4831"/>
    <w:rsid w:val="003D5948"/>
    <w:rsid w:val="003D59B7"/>
    <w:rsid w:val="003D609D"/>
    <w:rsid w:val="003D6628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412"/>
    <w:rsid w:val="003E2636"/>
    <w:rsid w:val="003E2C93"/>
    <w:rsid w:val="003E3022"/>
    <w:rsid w:val="003E3842"/>
    <w:rsid w:val="003E409B"/>
    <w:rsid w:val="003E453E"/>
    <w:rsid w:val="003E463E"/>
    <w:rsid w:val="003E5A4C"/>
    <w:rsid w:val="003E6298"/>
    <w:rsid w:val="003E67E4"/>
    <w:rsid w:val="003E757E"/>
    <w:rsid w:val="003F031B"/>
    <w:rsid w:val="003F03AE"/>
    <w:rsid w:val="003F06CB"/>
    <w:rsid w:val="003F09D6"/>
    <w:rsid w:val="003F1431"/>
    <w:rsid w:val="003F1608"/>
    <w:rsid w:val="003F1D0A"/>
    <w:rsid w:val="003F219A"/>
    <w:rsid w:val="003F3A24"/>
    <w:rsid w:val="003F4080"/>
    <w:rsid w:val="003F47BB"/>
    <w:rsid w:val="003F5836"/>
    <w:rsid w:val="003F691B"/>
    <w:rsid w:val="003F7465"/>
    <w:rsid w:val="003F7697"/>
    <w:rsid w:val="003F795B"/>
    <w:rsid w:val="004004CB"/>
    <w:rsid w:val="00400663"/>
    <w:rsid w:val="00400CC3"/>
    <w:rsid w:val="004011F6"/>
    <w:rsid w:val="0040128B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20C5"/>
    <w:rsid w:val="004139E2"/>
    <w:rsid w:val="00413D8A"/>
    <w:rsid w:val="00413FC7"/>
    <w:rsid w:val="00414D9D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610B"/>
    <w:rsid w:val="00426DB7"/>
    <w:rsid w:val="00427BB1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685"/>
    <w:rsid w:val="00435A43"/>
    <w:rsid w:val="00435D7B"/>
    <w:rsid w:val="0043642D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785"/>
    <w:rsid w:val="00444A27"/>
    <w:rsid w:val="0044541C"/>
    <w:rsid w:val="004464F0"/>
    <w:rsid w:val="004466A3"/>
    <w:rsid w:val="00446720"/>
    <w:rsid w:val="00446990"/>
    <w:rsid w:val="00446FCD"/>
    <w:rsid w:val="0044760C"/>
    <w:rsid w:val="004478DF"/>
    <w:rsid w:val="00450045"/>
    <w:rsid w:val="0045061C"/>
    <w:rsid w:val="00451498"/>
    <w:rsid w:val="00451C3D"/>
    <w:rsid w:val="004525E3"/>
    <w:rsid w:val="004527E0"/>
    <w:rsid w:val="00453EBD"/>
    <w:rsid w:val="004541E1"/>
    <w:rsid w:val="00454574"/>
    <w:rsid w:val="00454779"/>
    <w:rsid w:val="00454CBD"/>
    <w:rsid w:val="0045573E"/>
    <w:rsid w:val="00455E77"/>
    <w:rsid w:val="004572B5"/>
    <w:rsid w:val="004601E0"/>
    <w:rsid w:val="00460570"/>
    <w:rsid w:val="00461F04"/>
    <w:rsid w:val="004620AB"/>
    <w:rsid w:val="00462164"/>
    <w:rsid w:val="004633AE"/>
    <w:rsid w:val="00463C2B"/>
    <w:rsid w:val="00465220"/>
    <w:rsid w:val="00465A57"/>
    <w:rsid w:val="0046756D"/>
    <w:rsid w:val="004677E9"/>
    <w:rsid w:val="00470073"/>
    <w:rsid w:val="0047023C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5BF"/>
    <w:rsid w:val="00481C04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5CE2"/>
    <w:rsid w:val="004862FE"/>
    <w:rsid w:val="00486DA0"/>
    <w:rsid w:val="00487A8C"/>
    <w:rsid w:val="00487CBD"/>
    <w:rsid w:val="004902C9"/>
    <w:rsid w:val="0049056B"/>
    <w:rsid w:val="00490DCD"/>
    <w:rsid w:val="00491164"/>
    <w:rsid w:val="00492AD7"/>
    <w:rsid w:val="00494565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1C38"/>
    <w:rsid w:val="004A233A"/>
    <w:rsid w:val="004A2A90"/>
    <w:rsid w:val="004A30B4"/>
    <w:rsid w:val="004A3473"/>
    <w:rsid w:val="004A4103"/>
    <w:rsid w:val="004A44DB"/>
    <w:rsid w:val="004A4A3F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6CD5"/>
    <w:rsid w:val="004B756C"/>
    <w:rsid w:val="004B7D85"/>
    <w:rsid w:val="004B7FF8"/>
    <w:rsid w:val="004C04B8"/>
    <w:rsid w:val="004C0B83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506F"/>
    <w:rsid w:val="004D510E"/>
    <w:rsid w:val="004D54D4"/>
    <w:rsid w:val="004D570B"/>
    <w:rsid w:val="004D58F0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657E"/>
    <w:rsid w:val="004E6DFB"/>
    <w:rsid w:val="004E7020"/>
    <w:rsid w:val="004E7CE6"/>
    <w:rsid w:val="004F0C32"/>
    <w:rsid w:val="004F0F9E"/>
    <w:rsid w:val="004F1B03"/>
    <w:rsid w:val="004F208E"/>
    <w:rsid w:val="004F323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6EA5"/>
    <w:rsid w:val="00507001"/>
    <w:rsid w:val="005070AF"/>
    <w:rsid w:val="00507922"/>
    <w:rsid w:val="00507BC2"/>
    <w:rsid w:val="00510B41"/>
    <w:rsid w:val="00510F49"/>
    <w:rsid w:val="00511A2A"/>
    <w:rsid w:val="00511CD5"/>
    <w:rsid w:val="00511F51"/>
    <w:rsid w:val="00511F7E"/>
    <w:rsid w:val="0051242C"/>
    <w:rsid w:val="00512849"/>
    <w:rsid w:val="00512D9A"/>
    <w:rsid w:val="00512ECC"/>
    <w:rsid w:val="0051307E"/>
    <w:rsid w:val="00514223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463A"/>
    <w:rsid w:val="005351CE"/>
    <w:rsid w:val="00535647"/>
    <w:rsid w:val="00535818"/>
    <w:rsid w:val="00535AD7"/>
    <w:rsid w:val="00536A29"/>
    <w:rsid w:val="00536CA0"/>
    <w:rsid w:val="00537954"/>
    <w:rsid w:val="00537BF1"/>
    <w:rsid w:val="00537DD2"/>
    <w:rsid w:val="00537E49"/>
    <w:rsid w:val="00540522"/>
    <w:rsid w:val="005407B6"/>
    <w:rsid w:val="005407FA"/>
    <w:rsid w:val="0054108B"/>
    <w:rsid w:val="005414F0"/>
    <w:rsid w:val="00541502"/>
    <w:rsid w:val="0054221C"/>
    <w:rsid w:val="005434D3"/>
    <w:rsid w:val="00543E3B"/>
    <w:rsid w:val="005443DC"/>
    <w:rsid w:val="005445D9"/>
    <w:rsid w:val="005457A1"/>
    <w:rsid w:val="00545DF4"/>
    <w:rsid w:val="005465AE"/>
    <w:rsid w:val="00547562"/>
    <w:rsid w:val="0054770B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603AC"/>
    <w:rsid w:val="00561290"/>
    <w:rsid w:val="005618D0"/>
    <w:rsid w:val="005619DB"/>
    <w:rsid w:val="005622CD"/>
    <w:rsid w:val="00562631"/>
    <w:rsid w:val="00562A00"/>
    <w:rsid w:val="00562C52"/>
    <w:rsid w:val="00563D2C"/>
    <w:rsid w:val="0056405B"/>
    <w:rsid w:val="00564886"/>
    <w:rsid w:val="00564958"/>
    <w:rsid w:val="005657D9"/>
    <w:rsid w:val="00565B46"/>
    <w:rsid w:val="00565B7E"/>
    <w:rsid w:val="00565F6E"/>
    <w:rsid w:val="00566C3C"/>
    <w:rsid w:val="005673DA"/>
    <w:rsid w:val="005676B3"/>
    <w:rsid w:val="0057002A"/>
    <w:rsid w:val="00571497"/>
    <w:rsid w:val="0057267C"/>
    <w:rsid w:val="00572B79"/>
    <w:rsid w:val="0057523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951"/>
    <w:rsid w:val="00587D4C"/>
    <w:rsid w:val="00590BAB"/>
    <w:rsid w:val="00592875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886"/>
    <w:rsid w:val="005A44BA"/>
    <w:rsid w:val="005A5590"/>
    <w:rsid w:val="005A5EA3"/>
    <w:rsid w:val="005A6998"/>
    <w:rsid w:val="005A69CF"/>
    <w:rsid w:val="005A6C21"/>
    <w:rsid w:val="005A7AF3"/>
    <w:rsid w:val="005A7BDF"/>
    <w:rsid w:val="005B0361"/>
    <w:rsid w:val="005B0645"/>
    <w:rsid w:val="005B0A44"/>
    <w:rsid w:val="005B1598"/>
    <w:rsid w:val="005B181A"/>
    <w:rsid w:val="005B1B3E"/>
    <w:rsid w:val="005B2150"/>
    <w:rsid w:val="005B227D"/>
    <w:rsid w:val="005B25D5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815"/>
    <w:rsid w:val="005C1640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85C"/>
    <w:rsid w:val="005C5F0E"/>
    <w:rsid w:val="005C60C7"/>
    <w:rsid w:val="005C6188"/>
    <w:rsid w:val="005C6F60"/>
    <w:rsid w:val="005C73FE"/>
    <w:rsid w:val="005C7471"/>
    <w:rsid w:val="005D0DC1"/>
    <w:rsid w:val="005D0E65"/>
    <w:rsid w:val="005D10DD"/>
    <w:rsid w:val="005D14BF"/>
    <w:rsid w:val="005D15D8"/>
    <w:rsid w:val="005D17CB"/>
    <w:rsid w:val="005D1FD1"/>
    <w:rsid w:val="005D25FB"/>
    <w:rsid w:val="005D2E79"/>
    <w:rsid w:val="005D335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E7FD8"/>
    <w:rsid w:val="005F05E6"/>
    <w:rsid w:val="005F0C0D"/>
    <w:rsid w:val="005F13D9"/>
    <w:rsid w:val="005F166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A97"/>
    <w:rsid w:val="005F5BE1"/>
    <w:rsid w:val="005F5EE9"/>
    <w:rsid w:val="005F6978"/>
    <w:rsid w:val="005F72E1"/>
    <w:rsid w:val="00600199"/>
    <w:rsid w:val="00600991"/>
    <w:rsid w:val="00601D38"/>
    <w:rsid w:val="006024C1"/>
    <w:rsid w:val="006028F8"/>
    <w:rsid w:val="006029F3"/>
    <w:rsid w:val="00602BAE"/>
    <w:rsid w:val="00602DBC"/>
    <w:rsid w:val="00603C52"/>
    <w:rsid w:val="0060493D"/>
    <w:rsid w:val="00604C71"/>
    <w:rsid w:val="00604FE8"/>
    <w:rsid w:val="00605B45"/>
    <w:rsid w:val="006062DF"/>
    <w:rsid w:val="00606E5C"/>
    <w:rsid w:val="00607519"/>
    <w:rsid w:val="00607A16"/>
    <w:rsid w:val="0061024E"/>
    <w:rsid w:val="006104DC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A4"/>
    <w:rsid w:val="00616029"/>
    <w:rsid w:val="00616E91"/>
    <w:rsid w:val="006171EC"/>
    <w:rsid w:val="00617330"/>
    <w:rsid w:val="00617FF4"/>
    <w:rsid w:val="00620AB3"/>
    <w:rsid w:val="0062176F"/>
    <w:rsid w:val="00621776"/>
    <w:rsid w:val="00621E5C"/>
    <w:rsid w:val="0062217F"/>
    <w:rsid w:val="006223F3"/>
    <w:rsid w:val="0062270C"/>
    <w:rsid w:val="006227B2"/>
    <w:rsid w:val="00622FDF"/>
    <w:rsid w:val="00623582"/>
    <w:rsid w:val="00623710"/>
    <w:rsid w:val="006238AA"/>
    <w:rsid w:val="006241B6"/>
    <w:rsid w:val="006242F0"/>
    <w:rsid w:val="00624635"/>
    <w:rsid w:val="006249C0"/>
    <w:rsid w:val="00624E27"/>
    <w:rsid w:val="006257E2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30D9"/>
    <w:rsid w:val="00633173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615C"/>
    <w:rsid w:val="00647BD1"/>
    <w:rsid w:val="00650B42"/>
    <w:rsid w:val="00650C4C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F5"/>
    <w:rsid w:val="00675C6C"/>
    <w:rsid w:val="00675D2B"/>
    <w:rsid w:val="00675EF3"/>
    <w:rsid w:val="00676016"/>
    <w:rsid w:val="00676A88"/>
    <w:rsid w:val="00676AB7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6843"/>
    <w:rsid w:val="006868E6"/>
    <w:rsid w:val="006869B0"/>
    <w:rsid w:val="00687077"/>
    <w:rsid w:val="006875E2"/>
    <w:rsid w:val="00687812"/>
    <w:rsid w:val="006879F5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33A5"/>
    <w:rsid w:val="006A464A"/>
    <w:rsid w:val="006A6572"/>
    <w:rsid w:val="006A6795"/>
    <w:rsid w:val="006A6B85"/>
    <w:rsid w:val="006A74BE"/>
    <w:rsid w:val="006A7ED6"/>
    <w:rsid w:val="006B1D02"/>
    <w:rsid w:val="006B1D44"/>
    <w:rsid w:val="006B1F55"/>
    <w:rsid w:val="006B26F5"/>
    <w:rsid w:val="006B273B"/>
    <w:rsid w:val="006B375A"/>
    <w:rsid w:val="006B43A5"/>
    <w:rsid w:val="006B476E"/>
    <w:rsid w:val="006B50D6"/>
    <w:rsid w:val="006B6065"/>
    <w:rsid w:val="006B67FE"/>
    <w:rsid w:val="006B69D4"/>
    <w:rsid w:val="006B7517"/>
    <w:rsid w:val="006C05FE"/>
    <w:rsid w:val="006C15A1"/>
    <w:rsid w:val="006C1B24"/>
    <w:rsid w:val="006C1B88"/>
    <w:rsid w:val="006C1C02"/>
    <w:rsid w:val="006C2955"/>
    <w:rsid w:val="006C2A52"/>
    <w:rsid w:val="006C390D"/>
    <w:rsid w:val="006C452B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464B"/>
    <w:rsid w:val="006D5072"/>
    <w:rsid w:val="006D53CA"/>
    <w:rsid w:val="006D689A"/>
    <w:rsid w:val="006D68A3"/>
    <w:rsid w:val="006D7472"/>
    <w:rsid w:val="006D7550"/>
    <w:rsid w:val="006D7F17"/>
    <w:rsid w:val="006E0425"/>
    <w:rsid w:val="006E046E"/>
    <w:rsid w:val="006E05C2"/>
    <w:rsid w:val="006E093B"/>
    <w:rsid w:val="006E0EAD"/>
    <w:rsid w:val="006E0FC5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30"/>
    <w:rsid w:val="006F00A6"/>
    <w:rsid w:val="006F07BB"/>
    <w:rsid w:val="006F0B7E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A5"/>
    <w:rsid w:val="006F77CE"/>
    <w:rsid w:val="006F7B8C"/>
    <w:rsid w:val="006F7CF7"/>
    <w:rsid w:val="00700A84"/>
    <w:rsid w:val="00700AD7"/>
    <w:rsid w:val="00700B6D"/>
    <w:rsid w:val="00700CF1"/>
    <w:rsid w:val="007016DA"/>
    <w:rsid w:val="00701704"/>
    <w:rsid w:val="00702FC9"/>
    <w:rsid w:val="007032FF"/>
    <w:rsid w:val="0070355B"/>
    <w:rsid w:val="007039B6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3B51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B04"/>
    <w:rsid w:val="00727B3D"/>
    <w:rsid w:val="0073035C"/>
    <w:rsid w:val="00730842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E29"/>
    <w:rsid w:val="007469A4"/>
    <w:rsid w:val="00746A34"/>
    <w:rsid w:val="00746A77"/>
    <w:rsid w:val="00746D2D"/>
    <w:rsid w:val="00746E2A"/>
    <w:rsid w:val="007472AE"/>
    <w:rsid w:val="00747427"/>
    <w:rsid w:val="00747453"/>
    <w:rsid w:val="00747A0C"/>
    <w:rsid w:val="00747C33"/>
    <w:rsid w:val="00747CA2"/>
    <w:rsid w:val="0075098C"/>
    <w:rsid w:val="00750AAB"/>
    <w:rsid w:val="007511B8"/>
    <w:rsid w:val="00751493"/>
    <w:rsid w:val="00753DD6"/>
    <w:rsid w:val="0075411E"/>
    <w:rsid w:val="007543A5"/>
    <w:rsid w:val="007544E1"/>
    <w:rsid w:val="00754D81"/>
    <w:rsid w:val="00754ED3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6AC"/>
    <w:rsid w:val="00763F16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B5D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0A7"/>
    <w:rsid w:val="007903A2"/>
    <w:rsid w:val="0079084B"/>
    <w:rsid w:val="00790BB7"/>
    <w:rsid w:val="00791081"/>
    <w:rsid w:val="007919F3"/>
    <w:rsid w:val="007924C0"/>
    <w:rsid w:val="007934AD"/>
    <w:rsid w:val="00793771"/>
    <w:rsid w:val="00793A2E"/>
    <w:rsid w:val="00795746"/>
    <w:rsid w:val="007965F4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1FA"/>
    <w:rsid w:val="007A284D"/>
    <w:rsid w:val="007A2B94"/>
    <w:rsid w:val="007A2CC2"/>
    <w:rsid w:val="007A2DE4"/>
    <w:rsid w:val="007A6947"/>
    <w:rsid w:val="007A7198"/>
    <w:rsid w:val="007B0419"/>
    <w:rsid w:val="007B0FC8"/>
    <w:rsid w:val="007B10D9"/>
    <w:rsid w:val="007B1ACD"/>
    <w:rsid w:val="007B1AFC"/>
    <w:rsid w:val="007B1D6B"/>
    <w:rsid w:val="007B1EC8"/>
    <w:rsid w:val="007B29C3"/>
    <w:rsid w:val="007B2B03"/>
    <w:rsid w:val="007B319A"/>
    <w:rsid w:val="007B3C6D"/>
    <w:rsid w:val="007B3D51"/>
    <w:rsid w:val="007B418D"/>
    <w:rsid w:val="007B48E0"/>
    <w:rsid w:val="007B4934"/>
    <w:rsid w:val="007B4B4B"/>
    <w:rsid w:val="007B529D"/>
    <w:rsid w:val="007B5548"/>
    <w:rsid w:val="007B5CC6"/>
    <w:rsid w:val="007B5D65"/>
    <w:rsid w:val="007B5DB8"/>
    <w:rsid w:val="007B6AEA"/>
    <w:rsid w:val="007B75C9"/>
    <w:rsid w:val="007C09CF"/>
    <w:rsid w:val="007C0C07"/>
    <w:rsid w:val="007C10AB"/>
    <w:rsid w:val="007C16B7"/>
    <w:rsid w:val="007C1B87"/>
    <w:rsid w:val="007C2329"/>
    <w:rsid w:val="007C2496"/>
    <w:rsid w:val="007C28D7"/>
    <w:rsid w:val="007C2984"/>
    <w:rsid w:val="007C2FAC"/>
    <w:rsid w:val="007C332C"/>
    <w:rsid w:val="007C3786"/>
    <w:rsid w:val="007C569F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4BD1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3DD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15AF"/>
    <w:rsid w:val="00801815"/>
    <w:rsid w:val="00801E72"/>
    <w:rsid w:val="00802112"/>
    <w:rsid w:val="00802811"/>
    <w:rsid w:val="0080284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105E9"/>
    <w:rsid w:val="0081119F"/>
    <w:rsid w:val="008112E5"/>
    <w:rsid w:val="0081166E"/>
    <w:rsid w:val="00811790"/>
    <w:rsid w:val="00811992"/>
    <w:rsid w:val="0081220B"/>
    <w:rsid w:val="008125F8"/>
    <w:rsid w:val="00813549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CAF"/>
    <w:rsid w:val="00821EF3"/>
    <w:rsid w:val="00822350"/>
    <w:rsid w:val="00822444"/>
    <w:rsid w:val="008224E3"/>
    <w:rsid w:val="00822771"/>
    <w:rsid w:val="00823905"/>
    <w:rsid w:val="008239CF"/>
    <w:rsid w:val="00823FE5"/>
    <w:rsid w:val="008248EE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3465"/>
    <w:rsid w:val="00834671"/>
    <w:rsid w:val="00834A8D"/>
    <w:rsid w:val="00834CBF"/>
    <w:rsid w:val="00835257"/>
    <w:rsid w:val="0083570F"/>
    <w:rsid w:val="00835B57"/>
    <w:rsid w:val="00835D96"/>
    <w:rsid w:val="00836124"/>
    <w:rsid w:val="00836BDE"/>
    <w:rsid w:val="00836EEC"/>
    <w:rsid w:val="00836FB3"/>
    <w:rsid w:val="00837C49"/>
    <w:rsid w:val="00840BDD"/>
    <w:rsid w:val="00840D1B"/>
    <w:rsid w:val="00840F3F"/>
    <w:rsid w:val="00841752"/>
    <w:rsid w:val="00841DC9"/>
    <w:rsid w:val="00842ED3"/>
    <w:rsid w:val="008431EC"/>
    <w:rsid w:val="00843469"/>
    <w:rsid w:val="00844B6D"/>
    <w:rsid w:val="00844CC1"/>
    <w:rsid w:val="00844DB6"/>
    <w:rsid w:val="008451F1"/>
    <w:rsid w:val="00845749"/>
    <w:rsid w:val="008459E2"/>
    <w:rsid w:val="00846052"/>
    <w:rsid w:val="00847BF5"/>
    <w:rsid w:val="00850369"/>
    <w:rsid w:val="00850C74"/>
    <w:rsid w:val="008510CD"/>
    <w:rsid w:val="0085130E"/>
    <w:rsid w:val="00851982"/>
    <w:rsid w:val="008523BA"/>
    <w:rsid w:val="0085411E"/>
    <w:rsid w:val="008548A4"/>
    <w:rsid w:val="00854AB0"/>
    <w:rsid w:val="00856267"/>
    <w:rsid w:val="00856590"/>
    <w:rsid w:val="00856960"/>
    <w:rsid w:val="00856FFE"/>
    <w:rsid w:val="008571CF"/>
    <w:rsid w:val="00857252"/>
    <w:rsid w:val="008579A9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3D86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F4C"/>
    <w:rsid w:val="00870346"/>
    <w:rsid w:val="00871038"/>
    <w:rsid w:val="00871DC8"/>
    <w:rsid w:val="00872124"/>
    <w:rsid w:val="008729CD"/>
    <w:rsid w:val="008731C6"/>
    <w:rsid w:val="0087416F"/>
    <w:rsid w:val="0087449D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6B"/>
    <w:rsid w:val="00876ECB"/>
    <w:rsid w:val="0087750E"/>
    <w:rsid w:val="008775B6"/>
    <w:rsid w:val="00877934"/>
    <w:rsid w:val="008800AF"/>
    <w:rsid w:val="008809A6"/>
    <w:rsid w:val="008809CF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846"/>
    <w:rsid w:val="008A4A02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16F8"/>
    <w:rsid w:val="008B2550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3F85"/>
    <w:rsid w:val="008C459A"/>
    <w:rsid w:val="008C5966"/>
    <w:rsid w:val="008C5D29"/>
    <w:rsid w:val="008C6609"/>
    <w:rsid w:val="008C699D"/>
    <w:rsid w:val="008C6DBB"/>
    <w:rsid w:val="008C7373"/>
    <w:rsid w:val="008C77DE"/>
    <w:rsid w:val="008C7FEC"/>
    <w:rsid w:val="008D01E2"/>
    <w:rsid w:val="008D022A"/>
    <w:rsid w:val="008D0487"/>
    <w:rsid w:val="008D0BCC"/>
    <w:rsid w:val="008D109A"/>
    <w:rsid w:val="008D201B"/>
    <w:rsid w:val="008D275A"/>
    <w:rsid w:val="008D288D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4EF1"/>
    <w:rsid w:val="008E5196"/>
    <w:rsid w:val="008E5ADE"/>
    <w:rsid w:val="008E5C39"/>
    <w:rsid w:val="008E603B"/>
    <w:rsid w:val="008E6637"/>
    <w:rsid w:val="008E6655"/>
    <w:rsid w:val="008E6857"/>
    <w:rsid w:val="008E6C2A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35F"/>
    <w:rsid w:val="0091681A"/>
    <w:rsid w:val="00916993"/>
    <w:rsid w:val="00916BE1"/>
    <w:rsid w:val="00916EC0"/>
    <w:rsid w:val="00916FDA"/>
    <w:rsid w:val="00917771"/>
    <w:rsid w:val="00917EBE"/>
    <w:rsid w:val="00917EF6"/>
    <w:rsid w:val="0092080F"/>
    <w:rsid w:val="00921AC3"/>
    <w:rsid w:val="009222B3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27AFE"/>
    <w:rsid w:val="009308C0"/>
    <w:rsid w:val="00931304"/>
    <w:rsid w:val="00931371"/>
    <w:rsid w:val="009313AC"/>
    <w:rsid w:val="009314D2"/>
    <w:rsid w:val="00932106"/>
    <w:rsid w:val="00933310"/>
    <w:rsid w:val="00933870"/>
    <w:rsid w:val="00933976"/>
    <w:rsid w:val="00933BB8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0E3"/>
    <w:rsid w:val="00944D40"/>
    <w:rsid w:val="00945569"/>
    <w:rsid w:val="009457DE"/>
    <w:rsid w:val="0094592E"/>
    <w:rsid w:val="0094604E"/>
    <w:rsid w:val="00946301"/>
    <w:rsid w:val="00946BB7"/>
    <w:rsid w:val="00946EE7"/>
    <w:rsid w:val="00947FD9"/>
    <w:rsid w:val="00950AFD"/>
    <w:rsid w:val="00951190"/>
    <w:rsid w:val="00951590"/>
    <w:rsid w:val="00952F2D"/>
    <w:rsid w:val="009532BE"/>
    <w:rsid w:val="00953422"/>
    <w:rsid w:val="00954257"/>
    <w:rsid w:val="009545AC"/>
    <w:rsid w:val="00955409"/>
    <w:rsid w:val="0095543A"/>
    <w:rsid w:val="00955B97"/>
    <w:rsid w:val="009560F7"/>
    <w:rsid w:val="00956578"/>
    <w:rsid w:val="00956EBC"/>
    <w:rsid w:val="00957A96"/>
    <w:rsid w:val="009600A0"/>
    <w:rsid w:val="009605A3"/>
    <w:rsid w:val="009612C8"/>
    <w:rsid w:val="00961999"/>
    <w:rsid w:val="00961B69"/>
    <w:rsid w:val="00961E22"/>
    <w:rsid w:val="0096315A"/>
    <w:rsid w:val="0096322C"/>
    <w:rsid w:val="0096338D"/>
    <w:rsid w:val="009639F3"/>
    <w:rsid w:val="00963D38"/>
    <w:rsid w:val="009655E9"/>
    <w:rsid w:val="00965D5B"/>
    <w:rsid w:val="00965FF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7C"/>
    <w:rsid w:val="009775B1"/>
    <w:rsid w:val="00977EB8"/>
    <w:rsid w:val="00980432"/>
    <w:rsid w:val="0098085F"/>
    <w:rsid w:val="0098149F"/>
    <w:rsid w:val="009826EC"/>
    <w:rsid w:val="00982701"/>
    <w:rsid w:val="00982C78"/>
    <w:rsid w:val="009830DB"/>
    <w:rsid w:val="00983564"/>
    <w:rsid w:val="009837B7"/>
    <w:rsid w:val="009839F2"/>
    <w:rsid w:val="00984280"/>
    <w:rsid w:val="00985162"/>
    <w:rsid w:val="00985386"/>
    <w:rsid w:val="009858FE"/>
    <w:rsid w:val="009864F8"/>
    <w:rsid w:val="009868D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1D8"/>
    <w:rsid w:val="009A53C1"/>
    <w:rsid w:val="009A5849"/>
    <w:rsid w:val="009A5E8D"/>
    <w:rsid w:val="009A6C57"/>
    <w:rsid w:val="009A7B00"/>
    <w:rsid w:val="009A7B21"/>
    <w:rsid w:val="009A7E8F"/>
    <w:rsid w:val="009B043B"/>
    <w:rsid w:val="009B12E4"/>
    <w:rsid w:val="009B1558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302E"/>
    <w:rsid w:val="009C312B"/>
    <w:rsid w:val="009C3185"/>
    <w:rsid w:val="009C3923"/>
    <w:rsid w:val="009C4438"/>
    <w:rsid w:val="009C4BD4"/>
    <w:rsid w:val="009C53B6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84D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18A1"/>
    <w:rsid w:val="009E2201"/>
    <w:rsid w:val="009E240D"/>
    <w:rsid w:val="009E289D"/>
    <w:rsid w:val="009E3BE1"/>
    <w:rsid w:val="009E41EC"/>
    <w:rsid w:val="009E43BF"/>
    <w:rsid w:val="009E4E3B"/>
    <w:rsid w:val="009E50CF"/>
    <w:rsid w:val="009E5D2B"/>
    <w:rsid w:val="009E661D"/>
    <w:rsid w:val="009F023D"/>
    <w:rsid w:val="009F1481"/>
    <w:rsid w:val="009F162B"/>
    <w:rsid w:val="009F1C3A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50EC"/>
    <w:rsid w:val="009F5A84"/>
    <w:rsid w:val="009F647C"/>
    <w:rsid w:val="009F657F"/>
    <w:rsid w:val="009F6712"/>
    <w:rsid w:val="009F6A10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17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112F"/>
    <w:rsid w:val="00A32210"/>
    <w:rsid w:val="00A333BA"/>
    <w:rsid w:val="00A346E6"/>
    <w:rsid w:val="00A3569D"/>
    <w:rsid w:val="00A35B35"/>
    <w:rsid w:val="00A36E1F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302B"/>
    <w:rsid w:val="00A43490"/>
    <w:rsid w:val="00A43605"/>
    <w:rsid w:val="00A44209"/>
    <w:rsid w:val="00A445C2"/>
    <w:rsid w:val="00A44BFF"/>
    <w:rsid w:val="00A44E41"/>
    <w:rsid w:val="00A4518B"/>
    <w:rsid w:val="00A46593"/>
    <w:rsid w:val="00A46936"/>
    <w:rsid w:val="00A47800"/>
    <w:rsid w:val="00A47B28"/>
    <w:rsid w:val="00A47BC8"/>
    <w:rsid w:val="00A502F5"/>
    <w:rsid w:val="00A5089F"/>
    <w:rsid w:val="00A510D1"/>
    <w:rsid w:val="00A51177"/>
    <w:rsid w:val="00A518A1"/>
    <w:rsid w:val="00A52560"/>
    <w:rsid w:val="00A52648"/>
    <w:rsid w:val="00A52D36"/>
    <w:rsid w:val="00A53439"/>
    <w:rsid w:val="00A5368D"/>
    <w:rsid w:val="00A538BF"/>
    <w:rsid w:val="00A561A5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305B"/>
    <w:rsid w:val="00A633A7"/>
    <w:rsid w:val="00A63798"/>
    <w:rsid w:val="00A6386B"/>
    <w:rsid w:val="00A63C93"/>
    <w:rsid w:val="00A64285"/>
    <w:rsid w:val="00A64D87"/>
    <w:rsid w:val="00A662CF"/>
    <w:rsid w:val="00A66A4A"/>
    <w:rsid w:val="00A66BB9"/>
    <w:rsid w:val="00A67F9B"/>
    <w:rsid w:val="00A70001"/>
    <w:rsid w:val="00A7013E"/>
    <w:rsid w:val="00A702AA"/>
    <w:rsid w:val="00A70C49"/>
    <w:rsid w:val="00A711A6"/>
    <w:rsid w:val="00A71456"/>
    <w:rsid w:val="00A719C5"/>
    <w:rsid w:val="00A71C76"/>
    <w:rsid w:val="00A72700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1FC8"/>
    <w:rsid w:val="00A82297"/>
    <w:rsid w:val="00A8274D"/>
    <w:rsid w:val="00A82882"/>
    <w:rsid w:val="00A83112"/>
    <w:rsid w:val="00A83348"/>
    <w:rsid w:val="00A833DE"/>
    <w:rsid w:val="00A835BA"/>
    <w:rsid w:val="00A83DF1"/>
    <w:rsid w:val="00A83F46"/>
    <w:rsid w:val="00A848D7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5333"/>
    <w:rsid w:val="00A95A08"/>
    <w:rsid w:val="00A95A0B"/>
    <w:rsid w:val="00A95A26"/>
    <w:rsid w:val="00A96762"/>
    <w:rsid w:val="00A97042"/>
    <w:rsid w:val="00A975D1"/>
    <w:rsid w:val="00A9797F"/>
    <w:rsid w:val="00AA0452"/>
    <w:rsid w:val="00AA2022"/>
    <w:rsid w:val="00AA2314"/>
    <w:rsid w:val="00AA3D13"/>
    <w:rsid w:val="00AA512D"/>
    <w:rsid w:val="00AA59BA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508"/>
    <w:rsid w:val="00AB0D98"/>
    <w:rsid w:val="00AB194E"/>
    <w:rsid w:val="00AB1AA0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2273"/>
    <w:rsid w:val="00AC24C0"/>
    <w:rsid w:val="00AC30E2"/>
    <w:rsid w:val="00AC39C7"/>
    <w:rsid w:val="00AC3B27"/>
    <w:rsid w:val="00AC3E77"/>
    <w:rsid w:val="00AC3FD6"/>
    <w:rsid w:val="00AC4639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028"/>
    <w:rsid w:val="00AD0335"/>
    <w:rsid w:val="00AD1050"/>
    <w:rsid w:val="00AD1C3B"/>
    <w:rsid w:val="00AD2C53"/>
    <w:rsid w:val="00AD3599"/>
    <w:rsid w:val="00AD3862"/>
    <w:rsid w:val="00AD391B"/>
    <w:rsid w:val="00AD3DDA"/>
    <w:rsid w:val="00AD4020"/>
    <w:rsid w:val="00AD4048"/>
    <w:rsid w:val="00AD40FE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7527"/>
    <w:rsid w:val="00AE7D81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897"/>
    <w:rsid w:val="00AF4CB2"/>
    <w:rsid w:val="00AF4D23"/>
    <w:rsid w:val="00AF4E9F"/>
    <w:rsid w:val="00AF504C"/>
    <w:rsid w:val="00AF5A00"/>
    <w:rsid w:val="00AF69B0"/>
    <w:rsid w:val="00AF6D1A"/>
    <w:rsid w:val="00AF70DE"/>
    <w:rsid w:val="00AF751C"/>
    <w:rsid w:val="00AF7CD7"/>
    <w:rsid w:val="00AF7F16"/>
    <w:rsid w:val="00B004D5"/>
    <w:rsid w:val="00B00FA3"/>
    <w:rsid w:val="00B02702"/>
    <w:rsid w:val="00B02D31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D7"/>
    <w:rsid w:val="00B05FD8"/>
    <w:rsid w:val="00B069FD"/>
    <w:rsid w:val="00B06B12"/>
    <w:rsid w:val="00B07AAC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401C"/>
    <w:rsid w:val="00B1411B"/>
    <w:rsid w:val="00B150C4"/>
    <w:rsid w:val="00B16490"/>
    <w:rsid w:val="00B169ED"/>
    <w:rsid w:val="00B16E3B"/>
    <w:rsid w:val="00B17037"/>
    <w:rsid w:val="00B2116C"/>
    <w:rsid w:val="00B2123A"/>
    <w:rsid w:val="00B214D1"/>
    <w:rsid w:val="00B215E6"/>
    <w:rsid w:val="00B21D27"/>
    <w:rsid w:val="00B21DB1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356"/>
    <w:rsid w:val="00B3171A"/>
    <w:rsid w:val="00B32ABC"/>
    <w:rsid w:val="00B331B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F8E"/>
    <w:rsid w:val="00B377BE"/>
    <w:rsid w:val="00B37CF9"/>
    <w:rsid w:val="00B400C6"/>
    <w:rsid w:val="00B40719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1AD"/>
    <w:rsid w:val="00B47828"/>
    <w:rsid w:val="00B5056A"/>
    <w:rsid w:val="00B51630"/>
    <w:rsid w:val="00B51932"/>
    <w:rsid w:val="00B51A28"/>
    <w:rsid w:val="00B5271F"/>
    <w:rsid w:val="00B52A1F"/>
    <w:rsid w:val="00B52A71"/>
    <w:rsid w:val="00B538B7"/>
    <w:rsid w:val="00B53A01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4DB"/>
    <w:rsid w:val="00B65C15"/>
    <w:rsid w:val="00B663CE"/>
    <w:rsid w:val="00B66CA3"/>
    <w:rsid w:val="00B670E2"/>
    <w:rsid w:val="00B67A2A"/>
    <w:rsid w:val="00B67DE8"/>
    <w:rsid w:val="00B700A6"/>
    <w:rsid w:val="00B706F6"/>
    <w:rsid w:val="00B70DE7"/>
    <w:rsid w:val="00B70DEB"/>
    <w:rsid w:val="00B70EC2"/>
    <w:rsid w:val="00B71AF3"/>
    <w:rsid w:val="00B71C6C"/>
    <w:rsid w:val="00B72249"/>
    <w:rsid w:val="00B727BC"/>
    <w:rsid w:val="00B728AD"/>
    <w:rsid w:val="00B72F64"/>
    <w:rsid w:val="00B73DCE"/>
    <w:rsid w:val="00B73DEE"/>
    <w:rsid w:val="00B73F1F"/>
    <w:rsid w:val="00B754F4"/>
    <w:rsid w:val="00B75773"/>
    <w:rsid w:val="00B75A1E"/>
    <w:rsid w:val="00B75C40"/>
    <w:rsid w:val="00B75C44"/>
    <w:rsid w:val="00B75E16"/>
    <w:rsid w:val="00B764C4"/>
    <w:rsid w:val="00B76E94"/>
    <w:rsid w:val="00B7758A"/>
    <w:rsid w:val="00B77BC5"/>
    <w:rsid w:val="00B802AA"/>
    <w:rsid w:val="00B80355"/>
    <w:rsid w:val="00B83200"/>
    <w:rsid w:val="00B8326D"/>
    <w:rsid w:val="00B8495B"/>
    <w:rsid w:val="00B85403"/>
    <w:rsid w:val="00B8543B"/>
    <w:rsid w:val="00B863AD"/>
    <w:rsid w:val="00B863FD"/>
    <w:rsid w:val="00B86C3A"/>
    <w:rsid w:val="00B86F1D"/>
    <w:rsid w:val="00B87217"/>
    <w:rsid w:val="00B87851"/>
    <w:rsid w:val="00B91368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1DA9"/>
    <w:rsid w:val="00BA2353"/>
    <w:rsid w:val="00BA289C"/>
    <w:rsid w:val="00BA2E13"/>
    <w:rsid w:val="00BA3814"/>
    <w:rsid w:val="00BA407B"/>
    <w:rsid w:val="00BA4149"/>
    <w:rsid w:val="00BA46FC"/>
    <w:rsid w:val="00BA568C"/>
    <w:rsid w:val="00BA5F6C"/>
    <w:rsid w:val="00BB0149"/>
    <w:rsid w:val="00BB0B5A"/>
    <w:rsid w:val="00BB1AF5"/>
    <w:rsid w:val="00BB235D"/>
    <w:rsid w:val="00BB26C1"/>
    <w:rsid w:val="00BB2AEE"/>
    <w:rsid w:val="00BB371B"/>
    <w:rsid w:val="00BB39AB"/>
    <w:rsid w:val="00BB3EB7"/>
    <w:rsid w:val="00BB45AE"/>
    <w:rsid w:val="00BB4754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61E6"/>
    <w:rsid w:val="00BB7001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922"/>
    <w:rsid w:val="00BC5A4D"/>
    <w:rsid w:val="00BC5B56"/>
    <w:rsid w:val="00BC5BAA"/>
    <w:rsid w:val="00BC5FAD"/>
    <w:rsid w:val="00BC612E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63"/>
    <w:rsid w:val="00BD1B8B"/>
    <w:rsid w:val="00BD2E7B"/>
    <w:rsid w:val="00BD2F7A"/>
    <w:rsid w:val="00BD343A"/>
    <w:rsid w:val="00BD377E"/>
    <w:rsid w:val="00BD37E1"/>
    <w:rsid w:val="00BD539C"/>
    <w:rsid w:val="00BD61AD"/>
    <w:rsid w:val="00BD6203"/>
    <w:rsid w:val="00BD66DB"/>
    <w:rsid w:val="00BD6E99"/>
    <w:rsid w:val="00BD6F1D"/>
    <w:rsid w:val="00BD7EDC"/>
    <w:rsid w:val="00BE035C"/>
    <w:rsid w:val="00BE0F73"/>
    <w:rsid w:val="00BE1C9E"/>
    <w:rsid w:val="00BE1DF6"/>
    <w:rsid w:val="00BE33B6"/>
    <w:rsid w:val="00BE4DD8"/>
    <w:rsid w:val="00BE556B"/>
    <w:rsid w:val="00BE5A80"/>
    <w:rsid w:val="00BE5F34"/>
    <w:rsid w:val="00BE632C"/>
    <w:rsid w:val="00BE7B34"/>
    <w:rsid w:val="00BF0384"/>
    <w:rsid w:val="00BF076A"/>
    <w:rsid w:val="00BF098A"/>
    <w:rsid w:val="00BF1094"/>
    <w:rsid w:val="00BF13BC"/>
    <w:rsid w:val="00BF2373"/>
    <w:rsid w:val="00BF2528"/>
    <w:rsid w:val="00BF257D"/>
    <w:rsid w:val="00BF282F"/>
    <w:rsid w:val="00BF374D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32F6"/>
    <w:rsid w:val="00C03958"/>
    <w:rsid w:val="00C03CD5"/>
    <w:rsid w:val="00C03D99"/>
    <w:rsid w:val="00C040D4"/>
    <w:rsid w:val="00C04D0A"/>
    <w:rsid w:val="00C04D39"/>
    <w:rsid w:val="00C04FF6"/>
    <w:rsid w:val="00C05A26"/>
    <w:rsid w:val="00C05B7B"/>
    <w:rsid w:val="00C06060"/>
    <w:rsid w:val="00C07434"/>
    <w:rsid w:val="00C1004B"/>
    <w:rsid w:val="00C10D27"/>
    <w:rsid w:val="00C10D40"/>
    <w:rsid w:val="00C110E4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6C"/>
    <w:rsid w:val="00C175C9"/>
    <w:rsid w:val="00C17F8C"/>
    <w:rsid w:val="00C20384"/>
    <w:rsid w:val="00C20F46"/>
    <w:rsid w:val="00C215FF"/>
    <w:rsid w:val="00C2173D"/>
    <w:rsid w:val="00C218D8"/>
    <w:rsid w:val="00C21D9D"/>
    <w:rsid w:val="00C21DE9"/>
    <w:rsid w:val="00C22753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E69"/>
    <w:rsid w:val="00C41A1B"/>
    <w:rsid w:val="00C41A6E"/>
    <w:rsid w:val="00C425CC"/>
    <w:rsid w:val="00C428D9"/>
    <w:rsid w:val="00C42CD7"/>
    <w:rsid w:val="00C42CF6"/>
    <w:rsid w:val="00C4332D"/>
    <w:rsid w:val="00C4380F"/>
    <w:rsid w:val="00C446B0"/>
    <w:rsid w:val="00C44862"/>
    <w:rsid w:val="00C45A98"/>
    <w:rsid w:val="00C45BCE"/>
    <w:rsid w:val="00C46118"/>
    <w:rsid w:val="00C46E72"/>
    <w:rsid w:val="00C47630"/>
    <w:rsid w:val="00C47C13"/>
    <w:rsid w:val="00C47D70"/>
    <w:rsid w:val="00C50A0A"/>
    <w:rsid w:val="00C520CA"/>
    <w:rsid w:val="00C52A28"/>
    <w:rsid w:val="00C52F00"/>
    <w:rsid w:val="00C54A90"/>
    <w:rsid w:val="00C557CD"/>
    <w:rsid w:val="00C55D3B"/>
    <w:rsid w:val="00C5620F"/>
    <w:rsid w:val="00C563C0"/>
    <w:rsid w:val="00C572DA"/>
    <w:rsid w:val="00C576F0"/>
    <w:rsid w:val="00C60B6B"/>
    <w:rsid w:val="00C60CFB"/>
    <w:rsid w:val="00C61464"/>
    <w:rsid w:val="00C61B36"/>
    <w:rsid w:val="00C61B7E"/>
    <w:rsid w:val="00C6248A"/>
    <w:rsid w:val="00C62D7F"/>
    <w:rsid w:val="00C6353B"/>
    <w:rsid w:val="00C63E95"/>
    <w:rsid w:val="00C6489C"/>
    <w:rsid w:val="00C64A1E"/>
    <w:rsid w:val="00C6521C"/>
    <w:rsid w:val="00C65CBD"/>
    <w:rsid w:val="00C66368"/>
    <w:rsid w:val="00C666B5"/>
    <w:rsid w:val="00C6733E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4E6"/>
    <w:rsid w:val="00CA399F"/>
    <w:rsid w:val="00CA4593"/>
    <w:rsid w:val="00CA5A4D"/>
    <w:rsid w:val="00CA5A8E"/>
    <w:rsid w:val="00CA7DBF"/>
    <w:rsid w:val="00CB058A"/>
    <w:rsid w:val="00CB07A9"/>
    <w:rsid w:val="00CB0B43"/>
    <w:rsid w:val="00CB0D93"/>
    <w:rsid w:val="00CB0D9E"/>
    <w:rsid w:val="00CB0FBC"/>
    <w:rsid w:val="00CB193D"/>
    <w:rsid w:val="00CB1B96"/>
    <w:rsid w:val="00CB1DFE"/>
    <w:rsid w:val="00CB1E03"/>
    <w:rsid w:val="00CB24A9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754B"/>
    <w:rsid w:val="00CB79D8"/>
    <w:rsid w:val="00CC02EF"/>
    <w:rsid w:val="00CC1389"/>
    <w:rsid w:val="00CC1971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7F6"/>
    <w:rsid w:val="00CC6FA5"/>
    <w:rsid w:val="00CD09CC"/>
    <w:rsid w:val="00CD10DC"/>
    <w:rsid w:val="00CD122A"/>
    <w:rsid w:val="00CD1A80"/>
    <w:rsid w:val="00CD2AA8"/>
    <w:rsid w:val="00CD32B6"/>
    <w:rsid w:val="00CD4231"/>
    <w:rsid w:val="00CD47E9"/>
    <w:rsid w:val="00CD48E3"/>
    <w:rsid w:val="00CD5A2D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7EB"/>
    <w:rsid w:val="00CE2C6C"/>
    <w:rsid w:val="00CE2D5D"/>
    <w:rsid w:val="00CE4063"/>
    <w:rsid w:val="00CE43ED"/>
    <w:rsid w:val="00CE45C1"/>
    <w:rsid w:val="00CE462F"/>
    <w:rsid w:val="00CE4968"/>
    <w:rsid w:val="00CE5494"/>
    <w:rsid w:val="00CE5D47"/>
    <w:rsid w:val="00CE71E0"/>
    <w:rsid w:val="00CE749F"/>
    <w:rsid w:val="00CE7F21"/>
    <w:rsid w:val="00CF04B9"/>
    <w:rsid w:val="00CF061B"/>
    <w:rsid w:val="00CF0B36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4F72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128B"/>
    <w:rsid w:val="00D01658"/>
    <w:rsid w:val="00D01D10"/>
    <w:rsid w:val="00D02101"/>
    <w:rsid w:val="00D025AA"/>
    <w:rsid w:val="00D0265F"/>
    <w:rsid w:val="00D02A7C"/>
    <w:rsid w:val="00D03792"/>
    <w:rsid w:val="00D03A54"/>
    <w:rsid w:val="00D03CB0"/>
    <w:rsid w:val="00D042D3"/>
    <w:rsid w:val="00D04D7C"/>
    <w:rsid w:val="00D05202"/>
    <w:rsid w:val="00D06706"/>
    <w:rsid w:val="00D06FA6"/>
    <w:rsid w:val="00D0712D"/>
    <w:rsid w:val="00D073E9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EB"/>
    <w:rsid w:val="00D23B8C"/>
    <w:rsid w:val="00D2422F"/>
    <w:rsid w:val="00D242EA"/>
    <w:rsid w:val="00D247A7"/>
    <w:rsid w:val="00D24D8A"/>
    <w:rsid w:val="00D2554D"/>
    <w:rsid w:val="00D25830"/>
    <w:rsid w:val="00D25C5C"/>
    <w:rsid w:val="00D263AF"/>
    <w:rsid w:val="00D26A11"/>
    <w:rsid w:val="00D27585"/>
    <w:rsid w:val="00D27C0A"/>
    <w:rsid w:val="00D27CE7"/>
    <w:rsid w:val="00D306D1"/>
    <w:rsid w:val="00D30AF2"/>
    <w:rsid w:val="00D31411"/>
    <w:rsid w:val="00D325E5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2F9D"/>
    <w:rsid w:val="00D43520"/>
    <w:rsid w:val="00D4396A"/>
    <w:rsid w:val="00D4505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1CA5"/>
    <w:rsid w:val="00D530BC"/>
    <w:rsid w:val="00D532F5"/>
    <w:rsid w:val="00D545A8"/>
    <w:rsid w:val="00D54816"/>
    <w:rsid w:val="00D54857"/>
    <w:rsid w:val="00D54E9F"/>
    <w:rsid w:val="00D558AD"/>
    <w:rsid w:val="00D55A51"/>
    <w:rsid w:val="00D55BFD"/>
    <w:rsid w:val="00D55E8E"/>
    <w:rsid w:val="00D569E1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3DBD"/>
    <w:rsid w:val="00D64112"/>
    <w:rsid w:val="00D64FA0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7A7"/>
    <w:rsid w:val="00D709B0"/>
    <w:rsid w:val="00D70F98"/>
    <w:rsid w:val="00D71390"/>
    <w:rsid w:val="00D714B7"/>
    <w:rsid w:val="00D71A5D"/>
    <w:rsid w:val="00D71CAF"/>
    <w:rsid w:val="00D71FD9"/>
    <w:rsid w:val="00D7253B"/>
    <w:rsid w:val="00D72565"/>
    <w:rsid w:val="00D736CA"/>
    <w:rsid w:val="00D73BB3"/>
    <w:rsid w:val="00D744DF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1C21"/>
    <w:rsid w:val="00D83176"/>
    <w:rsid w:val="00D8321C"/>
    <w:rsid w:val="00D837DB"/>
    <w:rsid w:val="00D84A7E"/>
    <w:rsid w:val="00D853B9"/>
    <w:rsid w:val="00D8543D"/>
    <w:rsid w:val="00D85C05"/>
    <w:rsid w:val="00D85DB8"/>
    <w:rsid w:val="00D90143"/>
    <w:rsid w:val="00D907DC"/>
    <w:rsid w:val="00D90A10"/>
    <w:rsid w:val="00D90F51"/>
    <w:rsid w:val="00D916E2"/>
    <w:rsid w:val="00D916F8"/>
    <w:rsid w:val="00D91944"/>
    <w:rsid w:val="00D91C71"/>
    <w:rsid w:val="00D920BD"/>
    <w:rsid w:val="00D921C6"/>
    <w:rsid w:val="00D92BB4"/>
    <w:rsid w:val="00D931A0"/>
    <w:rsid w:val="00D9422F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0EF"/>
    <w:rsid w:val="00DA49F9"/>
    <w:rsid w:val="00DA5915"/>
    <w:rsid w:val="00DA5EA0"/>
    <w:rsid w:val="00DA6757"/>
    <w:rsid w:val="00DA7E40"/>
    <w:rsid w:val="00DB0A03"/>
    <w:rsid w:val="00DB0B26"/>
    <w:rsid w:val="00DB0B7A"/>
    <w:rsid w:val="00DB0E8C"/>
    <w:rsid w:val="00DB21EF"/>
    <w:rsid w:val="00DB2AA2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5500"/>
    <w:rsid w:val="00DC6056"/>
    <w:rsid w:val="00DC7515"/>
    <w:rsid w:val="00DC7882"/>
    <w:rsid w:val="00DD0B8F"/>
    <w:rsid w:val="00DD0C01"/>
    <w:rsid w:val="00DD0F24"/>
    <w:rsid w:val="00DD1477"/>
    <w:rsid w:val="00DD1FFE"/>
    <w:rsid w:val="00DD20D9"/>
    <w:rsid w:val="00DD20EF"/>
    <w:rsid w:val="00DD23E8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4FA"/>
    <w:rsid w:val="00DD783D"/>
    <w:rsid w:val="00DD7CF0"/>
    <w:rsid w:val="00DD7E2C"/>
    <w:rsid w:val="00DE05F2"/>
    <w:rsid w:val="00DE2333"/>
    <w:rsid w:val="00DE2354"/>
    <w:rsid w:val="00DE319C"/>
    <w:rsid w:val="00DE3D49"/>
    <w:rsid w:val="00DE5185"/>
    <w:rsid w:val="00DE5435"/>
    <w:rsid w:val="00DE5D58"/>
    <w:rsid w:val="00DE727E"/>
    <w:rsid w:val="00DE779C"/>
    <w:rsid w:val="00DE7AD0"/>
    <w:rsid w:val="00DF07C4"/>
    <w:rsid w:val="00DF10CC"/>
    <w:rsid w:val="00DF1129"/>
    <w:rsid w:val="00DF1243"/>
    <w:rsid w:val="00DF1CF3"/>
    <w:rsid w:val="00DF1F76"/>
    <w:rsid w:val="00DF1FBB"/>
    <w:rsid w:val="00DF20AD"/>
    <w:rsid w:val="00DF2407"/>
    <w:rsid w:val="00DF2741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99F"/>
    <w:rsid w:val="00E37B2D"/>
    <w:rsid w:val="00E37CA6"/>
    <w:rsid w:val="00E37E6F"/>
    <w:rsid w:val="00E42322"/>
    <w:rsid w:val="00E43635"/>
    <w:rsid w:val="00E43B79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7C87"/>
    <w:rsid w:val="00E604B3"/>
    <w:rsid w:val="00E61786"/>
    <w:rsid w:val="00E61E2D"/>
    <w:rsid w:val="00E6269D"/>
    <w:rsid w:val="00E6319B"/>
    <w:rsid w:val="00E63C6C"/>
    <w:rsid w:val="00E64863"/>
    <w:rsid w:val="00E64AB3"/>
    <w:rsid w:val="00E64BDF"/>
    <w:rsid w:val="00E65D70"/>
    <w:rsid w:val="00E668B8"/>
    <w:rsid w:val="00E66AA5"/>
    <w:rsid w:val="00E66BAB"/>
    <w:rsid w:val="00E66D1E"/>
    <w:rsid w:val="00E66EE5"/>
    <w:rsid w:val="00E66FC6"/>
    <w:rsid w:val="00E707E0"/>
    <w:rsid w:val="00E71B70"/>
    <w:rsid w:val="00E71D49"/>
    <w:rsid w:val="00E7289C"/>
    <w:rsid w:val="00E734AE"/>
    <w:rsid w:val="00E73690"/>
    <w:rsid w:val="00E73CF9"/>
    <w:rsid w:val="00E74AC1"/>
    <w:rsid w:val="00E74FBC"/>
    <w:rsid w:val="00E7505D"/>
    <w:rsid w:val="00E75102"/>
    <w:rsid w:val="00E75174"/>
    <w:rsid w:val="00E75E0A"/>
    <w:rsid w:val="00E76090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445"/>
    <w:rsid w:val="00E93877"/>
    <w:rsid w:val="00E93F31"/>
    <w:rsid w:val="00E94381"/>
    <w:rsid w:val="00E94595"/>
    <w:rsid w:val="00E9461D"/>
    <w:rsid w:val="00E94FA9"/>
    <w:rsid w:val="00E95753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76D"/>
    <w:rsid w:val="00EA3DC2"/>
    <w:rsid w:val="00EA3F25"/>
    <w:rsid w:val="00EA4438"/>
    <w:rsid w:val="00EA4CC3"/>
    <w:rsid w:val="00EA5133"/>
    <w:rsid w:val="00EA56C4"/>
    <w:rsid w:val="00EA5B37"/>
    <w:rsid w:val="00EA5D2A"/>
    <w:rsid w:val="00EA66A5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A1"/>
    <w:rsid w:val="00EB37F2"/>
    <w:rsid w:val="00EB68B9"/>
    <w:rsid w:val="00EB7BB2"/>
    <w:rsid w:val="00EC07FB"/>
    <w:rsid w:val="00EC0B63"/>
    <w:rsid w:val="00EC0C3E"/>
    <w:rsid w:val="00EC112D"/>
    <w:rsid w:val="00EC180F"/>
    <w:rsid w:val="00EC1BD0"/>
    <w:rsid w:val="00EC2204"/>
    <w:rsid w:val="00EC239B"/>
    <w:rsid w:val="00EC30B7"/>
    <w:rsid w:val="00EC349C"/>
    <w:rsid w:val="00EC3961"/>
    <w:rsid w:val="00EC3A5D"/>
    <w:rsid w:val="00EC4011"/>
    <w:rsid w:val="00EC40E7"/>
    <w:rsid w:val="00EC418E"/>
    <w:rsid w:val="00EC46F8"/>
    <w:rsid w:val="00EC489B"/>
    <w:rsid w:val="00EC54FD"/>
    <w:rsid w:val="00EC5E13"/>
    <w:rsid w:val="00EC6041"/>
    <w:rsid w:val="00EC6044"/>
    <w:rsid w:val="00EC649D"/>
    <w:rsid w:val="00EC6DBB"/>
    <w:rsid w:val="00EC78E2"/>
    <w:rsid w:val="00EC7BF8"/>
    <w:rsid w:val="00EC7C3D"/>
    <w:rsid w:val="00EC7CF9"/>
    <w:rsid w:val="00ED0769"/>
    <w:rsid w:val="00ED098C"/>
    <w:rsid w:val="00ED195B"/>
    <w:rsid w:val="00ED2024"/>
    <w:rsid w:val="00ED2038"/>
    <w:rsid w:val="00ED2551"/>
    <w:rsid w:val="00ED2A28"/>
    <w:rsid w:val="00ED310A"/>
    <w:rsid w:val="00ED31ED"/>
    <w:rsid w:val="00ED389D"/>
    <w:rsid w:val="00ED3E2E"/>
    <w:rsid w:val="00ED715E"/>
    <w:rsid w:val="00ED7163"/>
    <w:rsid w:val="00ED72CE"/>
    <w:rsid w:val="00EE0461"/>
    <w:rsid w:val="00EE0D38"/>
    <w:rsid w:val="00EE0EA5"/>
    <w:rsid w:val="00EE13DF"/>
    <w:rsid w:val="00EE21F9"/>
    <w:rsid w:val="00EE2490"/>
    <w:rsid w:val="00EE25E4"/>
    <w:rsid w:val="00EE2F97"/>
    <w:rsid w:val="00EE3188"/>
    <w:rsid w:val="00EE3A62"/>
    <w:rsid w:val="00EE41A0"/>
    <w:rsid w:val="00EE46C0"/>
    <w:rsid w:val="00EE4A21"/>
    <w:rsid w:val="00EE5138"/>
    <w:rsid w:val="00EE545B"/>
    <w:rsid w:val="00EE6315"/>
    <w:rsid w:val="00EE6AD6"/>
    <w:rsid w:val="00EE714A"/>
    <w:rsid w:val="00EE7211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A51"/>
    <w:rsid w:val="00F01384"/>
    <w:rsid w:val="00F01768"/>
    <w:rsid w:val="00F01951"/>
    <w:rsid w:val="00F01B40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58"/>
    <w:rsid w:val="00F051FD"/>
    <w:rsid w:val="00F05284"/>
    <w:rsid w:val="00F05A12"/>
    <w:rsid w:val="00F05A41"/>
    <w:rsid w:val="00F05E66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AB9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431E"/>
    <w:rsid w:val="00F351DF"/>
    <w:rsid w:val="00F3629F"/>
    <w:rsid w:val="00F36666"/>
    <w:rsid w:val="00F3755E"/>
    <w:rsid w:val="00F37566"/>
    <w:rsid w:val="00F37ECE"/>
    <w:rsid w:val="00F413D9"/>
    <w:rsid w:val="00F417B2"/>
    <w:rsid w:val="00F419F9"/>
    <w:rsid w:val="00F41BD7"/>
    <w:rsid w:val="00F41CF0"/>
    <w:rsid w:val="00F41F4C"/>
    <w:rsid w:val="00F42314"/>
    <w:rsid w:val="00F4304B"/>
    <w:rsid w:val="00F43356"/>
    <w:rsid w:val="00F43C16"/>
    <w:rsid w:val="00F43C37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2D7A"/>
    <w:rsid w:val="00F54718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D80"/>
    <w:rsid w:val="00F6524A"/>
    <w:rsid w:val="00F65C87"/>
    <w:rsid w:val="00F65E1F"/>
    <w:rsid w:val="00F662A8"/>
    <w:rsid w:val="00F66A0F"/>
    <w:rsid w:val="00F67003"/>
    <w:rsid w:val="00F67859"/>
    <w:rsid w:val="00F705D9"/>
    <w:rsid w:val="00F706FB"/>
    <w:rsid w:val="00F70E28"/>
    <w:rsid w:val="00F71079"/>
    <w:rsid w:val="00F71206"/>
    <w:rsid w:val="00F71564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80290"/>
    <w:rsid w:val="00F80E0C"/>
    <w:rsid w:val="00F8110A"/>
    <w:rsid w:val="00F81209"/>
    <w:rsid w:val="00F821DB"/>
    <w:rsid w:val="00F823EF"/>
    <w:rsid w:val="00F82ACB"/>
    <w:rsid w:val="00F83288"/>
    <w:rsid w:val="00F841DE"/>
    <w:rsid w:val="00F84BCA"/>
    <w:rsid w:val="00F85027"/>
    <w:rsid w:val="00F85198"/>
    <w:rsid w:val="00F8543F"/>
    <w:rsid w:val="00F8572D"/>
    <w:rsid w:val="00F86BC5"/>
    <w:rsid w:val="00F87296"/>
    <w:rsid w:val="00F879C3"/>
    <w:rsid w:val="00F87B90"/>
    <w:rsid w:val="00F87BB7"/>
    <w:rsid w:val="00F87DA8"/>
    <w:rsid w:val="00F90264"/>
    <w:rsid w:val="00F9076E"/>
    <w:rsid w:val="00F90B2C"/>
    <w:rsid w:val="00F90D29"/>
    <w:rsid w:val="00F9149D"/>
    <w:rsid w:val="00F915A3"/>
    <w:rsid w:val="00F91DE3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68F"/>
    <w:rsid w:val="00F96735"/>
    <w:rsid w:val="00F97242"/>
    <w:rsid w:val="00F9746D"/>
    <w:rsid w:val="00FA147E"/>
    <w:rsid w:val="00FA1AAA"/>
    <w:rsid w:val="00FA23CD"/>
    <w:rsid w:val="00FA2439"/>
    <w:rsid w:val="00FA2B5F"/>
    <w:rsid w:val="00FA3752"/>
    <w:rsid w:val="00FA3D8F"/>
    <w:rsid w:val="00FA3EE7"/>
    <w:rsid w:val="00FA4041"/>
    <w:rsid w:val="00FA4A65"/>
    <w:rsid w:val="00FA53D0"/>
    <w:rsid w:val="00FA5A4C"/>
    <w:rsid w:val="00FA5B73"/>
    <w:rsid w:val="00FA5BD8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4A02"/>
    <w:rsid w:val="00FB5700"/>
    <w:rsid w:val="00FB5C67"/>
    <w:rsid w:val="00FB5EDC"/>
    <w:rsid w:val="00FB6091"/>
    <w:rsid w:val="00FB6EB6"/>
    <w:rsid w:val="00FB7358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B4B"/>
    <w:rsid w:val="00FC3D11"/>
    <w:rsid w:val="00FC41AA"/>
    <w:rsid w:val="00FC4373"/>
    <w:rsid w:val="00FC44CA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39DD"/>
    <w:rsid w:val="00FD3BD5"/>
    <w:rsid w:val="00FD496B"/>
    <w:rsid w:val="00FD5168"/>
    <w:rsid w:val="00FD54ED"/>
    <w:rsid w:val="00FD57BE"/>
    <w:rsid w:val="00FD5946"/>
    <w:rsid w:val="00FD613F"/>
    <w:rsid w:val="00FD68EE"/>
    <w:rsid w:val="00FD7012"/>
    <w:rsid w:val="00FD7895"/>
    <w:rsid w:val="00FD7D0F"/>
    <w:rsid w:val="00FD7E61"/>
    <w:rsid w:val="00FD7F24"/>
    <w:rsid w:val="00FE0D1D"/>
    <w:rsid w:val="00FE12A5"/>
    <w:rsid w:val="00FE218E"/>
    <w:rsid w:val="00FE24A1"/>
    <w:rsid w:val="00FE3224"/>
    <w:rsid w:val="00FE3531"/>
    <w:rsid w:val="00FE44BB"/>
    <w:rsid w:val="00FE4D1D"/>
    <w:rsid w:val="00FE51D2"/>
    <w:rsid w:val="00FE529B"/>
    <w:rsid w:val="00FE6C9A"/>
    <w:rsid w:val="00FE7EEF"/>
    <w:rsid w:val="00FF03CD"/>
    <w:rsid w:val="00FF0936"/>
    <w:rsid w:val="00FF0A62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character" w:customStyle="1" w:styleId="Char2">
    <w:name w:val="批注主题 Char"/>
    <w:basedOn w:val="Char0"/>
    <w:qFormat/>
    <w:rsid w:val="0036145B"/>
    <w:rPr>
      <w:lang w:val="en-GB" w:eastAsia="en-US"/>
    </w:rPr>
  </w:style>
  <w:style w:type="character" w:customStyle="1" w:styleId="PLChar">
    <w:name w:val="PL Char"/>
    <w:link w:val="PL"/>
    <w:qFormat/>
    <w:rsid w:val="00CD10DC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Char0">
    <w:name w:val="批注文字 Char"/>
    <w:link w:val="af2"/>
    <w:uiPriority w:val="99"/>
    <w:rsid w:val="002F3432"/>
    <w:rPr>
      <w:lang w:val="en-GB" w:eastAsia="en-US"/>
    </w:rPr>
  </w:style>
  <w:style w:type="character" w:customStyle="1" w:styleId="Char2">
    <w:name w:val="批注主题 Char"/>
    <w:basedOn w:val="Char0"/>
    <w:qFormat/>
    <w:rsid w:val="0036145B"/>
    <w:rPr>
      <w:lang w:val="en-GB" w:eastAsia="en-US"/>
    </w:rPr>
  </w:style>
  <w:style w:type="character" w:customStyle="1" w:styleId="PLChar">
    <w:name w:val="PL Char"/>
    <w:link w:val="PL"/>
    <w:qFormat/>
    <w:rsid w:val="00CD10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349</cp:revision>
  <cp:lastPrinted>2009-01-30T04:53:00Z</cp:lastPrinted>
  <dcterms:created xsi:type="dcterms:W3CDTF">2024-11-08T14:42:00Z</dcterms:created>
  <dcterms:modified xsi:type="dcterms:W3CDTF">2025-11-07T06:50:00Z</dcterms:modified>
</cp:coreProperties>
</file>